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3AC" w:rsidRDefault="00116C58">
      <w:pPr>
        <w:pStyle w:val="a4"/>
        <w:jc w:val="center"/>
        <w:rPr>
          <w:b/>
          <w:bCs/>
          <w:color w:val="000000" w:themeColor="text1"/>
          <w:sz w:val="32"/>
          <w:szCs w:val="32"/>
        </w:rPr>
      </w:pPr>
      <w:r w:rsidRPr="00CB0C59">
        <w:rPr>
          <w:b/>
          <w:bCs/>
          <w:color w:val="000000" w:themeColor="text1"/>
          <w:sz w:val="32"/>
          <w:szCs w:val="32"/>
        </w:rPr>
        <w:t>拼读练习</w:t>
      </w:r>
      <w:r w:rsidR="001D06CB" w:rsidRPr="00CB0C59">
        <w:rPr>
          <w:rFonts w:hint="eastAsia"/>
          <w:b/>
          <w:bCs/>
          <w:color w:val="000000" w:themeColor="text1"/>
          <w:sz w:val="32"/>
          <w:szCs w:val="32"/>
        </w:rPr>
        <w:t>三</w:t>
      </w:r>
    </w:p>
    <w:p w:rsidR="00B50CD7" w:rsidRPr="00B50CD7" w:rsidRDefault="00B50CD7" w:rsidP="00B50CD7">
      <w:pPr>
        <w:pStyle w:val="a4"/>
        <w:ind w:firstLineChars="550" w:firstLine="154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班级_</w:t>
      </w:r>
      <w:r>
        <w:rPr>
          <w:color w:val="000000" w:themeColor="text1"/>
          <w:sz w:val="28"/>
          <w:szCs w:val="28"/>
        </w:rPr>
        <w:t>_____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__  </w:t>
      </w:r>
      <w:r>
        <w:rPr>
          <w:rFonts w:hint="eastAsia"/>
          <w:color w:val="000000" w:themeColor="text1"/>
          <w:sz w:val="28"/>
          <w:szCs w:val="28"/>
        </w:rPr>
        <w:t>姓名_</w:t>
      </w:r>
      <w:r>
        <w:rPr>
          <w:color w:val="000000" w:themeColor="text1"/>
          <w:sz w:val="28"/>
          <w:szCs w:val="28"/>
        </w:rPr>
        <w:t xml:space="preserve">_______  </w:t>
      </w:r>
      <w:r w:rsidRPr="00D1689D">
        <w:rPr>
          <w:color w:val="000000" w:themeColor="text1"/>
          <w:sz w:val="28"/>
          <w:szCs w:val="28"/>
        </w:rPr>
        <w:t>家长签名___________</w:t>
      </w:r>
    </w:p>
    <w:p w:rsidR="00780C34" w:rsidRPr="00D1778A" w:rsidRDefault="00780C34" w:rsidP="00780C34">
      <w:pPr>
        <w:pStyle w:val="a4"/>
        <w:numPr>
          <w:ilvl w:val="0"/>
          <w:numId w:val="3"/>
        </w:numPr>
        <w:spacing w:line="400" w:lineRule="exact"/>
        <w:rPr>
          <w:b/>
          <w:bCs/>
          <w:color w:val="000000" w:themeColor="text1"/>
          <w:sz w:val="28"/>
          <w:szCs w:val="28"/>
        </w:rPr>
      </w:pPr>
      <w:r w:rsidRPr="00D1778A">
        <w:rPr>
          <w:rFonts w:hint="eastAsia"/>
          <w:b/>
          <w:bCs/>
          <w:color w:val="000000" w:themeColor="text1"/>
          <w:sz w:val="28"/>
          <w:szCs w:val="28"/>
        </w:rPr>
        <w:t>阅读：每天3</w:t>
      </w:r>
      <w:r w:rsidRPr="00D1778A">
        <w:rPr>
          <w:b/>
          <w:bCs/>
          <w:color w:val="000000" w:themeColor="text1"/>
          <w:sz w:val="28"/>
          <w:szCs w:val="28"/>
        </w:rPr>
        <w:t>0</w:t>
      </w:r>
      <w:r w:rsidRPr="00D1778A">
        <w:rPr>
          <w:rFonts w:hint="eastAsia"/>
          <w:b/>
          <w:bCs/>
          <w:color w:val="000000" w:themeColor="text1"/>
          <w:sz w:val="28"/>
          <w:szCs w:val="28"/>
        </w:rPr>
        <w:t>分钟，班级群内打卡检查。</w:t>
      </w:r>
    </w:p>
    <w:p w:rsidR="00B50CD7" w:rsidRPr="00D1778A" w:rsidRDefault="00780C34" w:rsidP="00780C34">
      <w:pPr>
        <w:pStyle w:val="a4"/>
        <w:numPr>
          <w:ilvl w:val="0"/>
          <w:numId w:val="3"/>
        </w:numPr>
        <w:spacing w:line="400" w:lineRule="exact"/>
        <w:rPr>
          <w:b/>
          <w:bCs/>
          <w:color w:val="000000" w:themeColor="text1"/>
          <w:sz w:val="28"/>
          <w:szCs w:val="28"/>
        </w:rPr>
      </w:pPr>
      <w:r w:rsidRPr="00D1778A">
        <w:rPr>
          <w:rFonts w:hint="eastAsia"/>
          <w:b/>
          <w:bCs/>
          <w:color w:val="000000" w:themeColor="text1"/>
          <w:sz w:val="28"/>
          <w:szCs w:val="28"/>
        </w:rPr>
        <w:t>读读记记：指读</w:t>
      </w:r>
      <w:r w:rsidR="00B50CD7" w:rsidRPr="00D1778A">
        <w:rPr>
          <w:rFonts w:hint="eastAsia"/>
          <w:b/>
          <w:bCs/>
          <w:color w:val="000000" w:themeColor="text1"/>
          <w:sz w:val="28"/>
          <w:szCs w:val="28"/>
        </w:rPr>
        <w:t>P</w:t>
      </w:r>
      <w:r w:rsidRPr="00D1778A">
        <w:rPr>
          <w:b/>
          <w:bCs/>
          <w:color w:val="000000" w:themeColor="text1"/>
          <w:sz w:val="28"/>
          <w:szCs w:val="28"/>
        </w:rPr>
        <w:t>20</w:t>
      </w:r>
      <w:r w:rsidR="00B50CD7" w:rsidRPr="00D1778A">
        <w:rPr>
          <w:b/>
          <w:bCs/>
          <w:color w:val="000000" w:themeColor="text1"/>
          <w:sz w:val="28"/>
          <w:szCs w:val="28"/>
        </w:rPr>
        <w:t>—</w:t>
      </w:r>
      <w:r w:rsidRPr="00D1778A">
        <w:rPr>
          <w:b/>
          <w:bCs/>
          <w:color w:val="000000" w:themeColor="text1"/>
          <w:sz w:val="28"/>
          <w:szCs w:val="28"/>
        </w:rPr>
        <w:t>P45</w:t>
      </w:r>
      <w:r w:rsidRPr="00D1778A">
        <w:rPr>
          <w:rFonts w:hint="eastAsia"/>
          <w:b/>
          <w:bCs/>
          <w:color w:val="000000" w:themeColor="text1"/>
          <w:sz w:val="28"/>
          <w:szCs w:val="28"/>
        </w:rPr>
        <w:t>。（要求坐姿端正，声音洪亮，读音准确。）</w:t>
      </w:r>
    </w:p>
    <w:p w:rsidR="009E43AC" w:rsidRPr="00D1778A" w:rsidRDefault="00B50CD7" w:rsidP="00780C34">
      <w:pPr>
        <w:pStyle w:val="a4"/>
        <w:numPr>
          <w:ilvl w:val="0"/>
          <w:numId w:val="3"/>
        </w:numPr>
        <w:spacing w:line="400" w:lineRule="exact"/>
        <w:rPr>
          <w:b/>
          <w:bCs/>
          <w:color w:val="000000" w:themeColor="text1"/>
          <w:sz w:val="28"/>
          <w:szCs w:val="28"/>
        </w:rPr>
      </w:pPr>
      <w:r w:rsidRPr="00D1778A">
        <w:rPr>
          <w:rFonts w:hint="eastAsia"/>
          <w:b/>
          <w:bCs/>
          <w:color w:val="000000" w:themeColor="text1"/>
          <w:sz w:val="28"/>
          <w:szCs w:val="28"/>
        </w:rPr>
        <w:t>拼读下列词语，要</w:t>
      </w:r>
      <w:r w:rsidR="00116C58" w:rsidRPr="00D1778A">
        <w:rPr>
          <w:rFonts w:hint="eastAsia"/>
          <w:b/>
          <w:bCs/>
          <w:color w:val="000000" w:themeColor="text1"/>
          <w:sz w:val="28"/>
          <w:szCs w:val="28"/>
        </w:rPr>
        <w:t>求</w:t>
      </w:r>
      <w:r w:rsidR="00116C58" w:rsidRPr="00D1778A">
        <w:rPr>
          <w:b/>
          <w:bCs/>
          <w:color w:val="000000" w:themeColor="text1"/>
          <w:sz w:val="28"/>
          <w:szCs w:val="28"/>
        </w:rPr>
        <w:t>：</w:t>
      </w:r>
      <w:r w:rsidR="00116C58" w:rsidRPr="00D1778A">
        <w:rPr>
          <w:rFonts w:hint="eastAsia"/>
          <w:color w:val="000000" w:themeColor="text1"/>
          <w:sz w:val="28"/>
          <w:szCs w:val="28"/>
        </w:rPr>
        <w:t>1.读给爸爸妈妈听。2.左手指，右手比划声调。3.遮住汉字，先拼拼音再对照汉字检查发音是否正确。</w:t>
      </w:r>
    </w:p>
    <w:p w:rsidR="005D0C68" w:rsidRDefault="00F933CC" w:rsidP="00780C34">
      <w:pPr>
        <w:pStyle w:val="a4"/>
        <w:spacing w:line="400" w:lineRule="exact"/>
        <w:ind w:firstLineChars="150" w:firstLine="45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zuò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shì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Pr="00F933CC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zì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jǐ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 </w:t>
      </w:r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c</w:t>
      </w:r>
      <w:r w:rsid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ā</w:t>
      </w:r>
      <w:r w:rsid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zhuō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zi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Pr="00F933CC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cè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suǒ</w:t>
      </w:r>
      <w:proofErr w:type="spellEnd"/>
      <w:r w:rsidRPr="00F933CC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Pr="00F933CC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cū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xì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5319F2" w:rsidRPr="005319F2">
        <w:rPr>
          <w:rFonts w:ascii="DotumChe" w:eastAsia="DotumChe" w:hAnsi="DotumChe" w:cstheme="minorHAnsi"/>
          <w:color w:val="000000" w:themeColor="text1"/>
          <w:sz w:val="30"/>
          <w:szCs w:val="30"/>
        </w:rPr>
        <w:t>g</w:t>
      </w:r>
      <w:r w:rsidR="005319F2">
        <w:rPr>
          <w:rFonts w:asciiTheme="minorHAnsi" w:eastAsiaTheme="majorEastAsia" w:hAnsiTheme="minorHAnsi" w:cstheme="minorHAnsi"/>
          <w:vanish/>
          <w:color w:val="000000" w:themeColor="text1"/>
          <w:sz w:val="30"/>
          <w:szCs w:val="30"/>
        </w:rPr>
        <w:t xml:space="preserve"> G</w:t>
      </w:r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ù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shì</w:t>
      </w:r>
      <w:proofErr w:type="spellEnd"/>
      <w:r w:rsidRPr="00F933CC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  </w:t>
      </w:r>
    </w:p>
    <w:p w:rsidR="00F933CC" w:rsidRPr="007F7E87" w:rsidRDefault="00F933CC" w:rsidP="00780C34">
      <w:pPr>
        <w:pStyle w:val="a4"/>
        <w:spacing w:line="400" w:lineRule="exact"/>
        <w:ind w:firstLineChars="150" w:firstLine="450"/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</w:pP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做事　</w:t>
      </w:r>
      <w:r w:rsidR="005D0C68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自己　</w:t>
      </w:r>
      <w:r w:rsid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擦桌子　</w:t>
      </w:r>
      <w:r w:rsid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厕所 </w:t>
      </w:r>
      <w:r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B50CD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粗细</w:t>
      </w:r>
      <w:r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故事　</w:t>
      </w:r>
    </w:p>
    <w:p w:rsidR="009E43AC" w:rsidRPr="00D1689D" w:rsidRDefault="00116C58" w:rsidP="00780C34">
      <w:pPr>
        <w:pStyle w:val="a4"/>
        <w:spacing w:beforeLines="50" w:before="156" w:beforeAutospacing="0" w:afterLines="50" w:after="156" w:afterAutospacing="0" w:line="400" w:lineRule="exact"/>
        <w:ind w:firstLineChars="150" w:firstLine="45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n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ǎ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i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n</w:t>
      </w:r>
      <w:r w:rsidR="005319F2" w:rsidRPr="005319F2">
        <w:rPr>
          <w:rFonts w:ascii="方正舒体" w:eastAsia="方正舒体" w:hAnsiTheme="minorHAnsi" w:cstheme="minorHAnsi" w:hint="eastAsia"/>
          <w:color w:val="000000" w:themeColor="text1"/>
          <w:sz w:val="30"/>
          <w:szCs w:val="30"/>
        </w:rPr>
        <w:t>a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i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FF012C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l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á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i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qù</w:t>
      </w:r>
      <w:proofErr w:type="spellEnd"/>
      <w:r w:rsidR="00FF012C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 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 </w:t>
      </w:r>
      <w:proofErr w:type="spellStart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ku</w:t>
      </w:r>
      <w:proofErr w:type="spellEnd"/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à</w:t>
      </w:r>
      <w:proofErr w:type="spellStart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i</w:t>
      </w:r>
      <w:proofErr w:type="spellEnd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lè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proofErr w:type="spellStart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bēi</w:t>
      </w:r>
      <w:proofErr w:type="spellEnd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zi</w:t>
      </w:r>
      <w:proofErr w:type="spellEnd"/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7655AB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 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FF012C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1C55B0" w:rsidRPr="005319F2">
        <w:rPr>
          <w:rFonts w:ascii="DotumChe" w:eastAsia="DotumChe" w:hAnsi="DotumChe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5319F2">
        <w:rPr>
          <w:rFonts w:ascii="DotumChe" w:eastAsia="DotumChe" w:hAnsi="DotumChe" w:cstheme="minorHAnsi"/>
          <w:color w:val="000000" w:themeColor="text1"/>
          <w:sz w:val="30"/>
          <w:szCs w:val="30"/>
        </w:rPr>
        <w:t>g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ěi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nǐ</w:t>
      </w:r>
      <w:proofErr w:type="spellEnd"/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duì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cuò</w:t>
      </w:r>
      <w:proofErr w:type="spellEnd"/>
      <w:r w:rsidR="00FF012C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</w:p>
    <w:p w:rsidR="005D0C68" w:rsidRDefault="00116C58" w:rsidP="00780C34">
      <w:pPr>
        <w:pStyle w:val="a4"/>
        <w:spacing w:line="400" w:lineRule="exact"/>
        <w:ind w:firstLineChars="150" w:firstLine="450"/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</w:pP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奶奶　</w:t>
      </w:r>
      <w:r w:rsidR="00FF012C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来去　</w:t>
      </w:r>
      <w:r w:rsidR="005D0C68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7655AB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快乐 </w:t>
      </w:r>
      <w:r w:rsidR="007655AB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 </w:t>
      </w:r>
      <w:r w:rsid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7655AB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杯子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FF012C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给你　</w:t>
      </w:r>
      <w:r w:rsidR="005D0C68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对错　</w:t>
      </w:r>
      <w:r w:rsidR="00FA50D5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FA50D5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bookmarkStart w:id="1" w:name="_Hlk528843604"/>
    </w:p>
    <w:p w:rsidR="009E43AC" w:rsidRPr="00D1689D" w:rsidRDefault="007655AB" w:rsidP="00780C34">
      <w:pPr>
        <w:pStyle w:val="a4"/>
        <w:spacing w:line="400" w:lineRule="exact"/>
        <w:ind w:firstLineChars="150" w:firstLine="45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proofErr w:type="spellStart"/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shu</w:t>
      </w:r>
      <w:bookmarkEnd w:id="1"/>
      <w:proofErr w:type="spellEnd"/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ǐ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5319F2" w:rsidRPr="005319F2">
        <w:rPr>
          <w:rFonts w:ascii="DotumChe" w:eastAsia="DotumChe" w:hAnsi="DotumChe" w:cstheme="minorHAnsi"/>
          <w:color w:val="000000" w:themeColor="text1"/>
          <w:sz w:val="30"/>
          <w:szCs w:val="30"/>
        </w:rPr>
        <w:t>g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u</w:t>
      </w:r>
      <w:proofErr w:type="spellEnd"/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ǒ</w:t>
      </w:r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cu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ì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l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ǜ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w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ǔ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su</w:t>
      </w:r>
      <w:proofErr w:type="spellEnd"/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ì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proofErr w:type="spellStart"/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ku</w:t>
      </w:r>
      <w:proofErr w:type="spellEnd"/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í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hu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ā</w:t>
      </w:r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xi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ǎ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o d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ā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o </w:t>
      </w:r>
      <w:r w:rsidR="005319F2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rè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n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à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o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 </w:t>
      </w:r>
      <w:r w:rsidRPr="00D1689D">
        <w:rPr>
          <w:rFonts w:asciiTheme="majorEastAsia" w:eastAsiaTheme="majorEastAsia" w:hAnsiTheme="majorEastAsia" w:cs="楷体" w:hint="eastAsia"/>
          <w:color w:val="000000" w:themeColor="text1"/>
        </w:rPr>
        <w:t xml:space="preserve"> </w:t>
      </w:r>
    </w:p>
    <w:p w:rsidR="001C55B0" w:rsidRPr="007F7E87" w:rsidRDefault="007655AB" w:rsidP="00780C34">
      <w:pPr>
        <w:pStyle w:val="a4"/>
        <w:spacing w:line="400" w:lineRule="exact"/>
        <w:ind w:firstLineChars="150" w:firstLine="450"/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</w:pP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水果　</w:t>
      </w:r>
      <w:r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翠绿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五岁　 </w:t>
      </w:r>
      <w:r w:rsid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="00780C34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葵花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小刀  </w:t>
      </w:r>
      <w:r w:rsidR="00780C34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热闹</w:t>
      </w:r>
      <w:r w:rsidR="00FA50D5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FA50D5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</w:p>
    <w:p w:rsidR="005D0C68" w:rsidRDefault="00D1689D" w:rsidP="00780C34">
      <w:pPr>
        <w:pStyle w:val="a4"/>
        <w:spacing w:before="0" w:beforeAutospacing="0" w:afterLines="50" w:after="156" w:afterAutospacing="0" w:line="400" w:lineRule="exact"/>
        <w:ind w:leftChars="50" w:left="105" w:firstLineChars="100" w:firstLine="30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b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á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i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zhōu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="005319F2" w:rsidRPr="005319F2">
        <w:rPr>
          <w:rFonts w:ascii="DotumChe" w:eastAsia="DotumChe" w:hAnsi="DotumChe" w:cstheme="minorHAnsi"/>
          <w:color w:val="000000" w:themeColor="text1"/>
          <w:sz w:val="30"/>
          <w:szCs w:val="30"/>
        </w:rPr>
        <w:t>g</w:t>
      </w:r>
      <w:r w:rsidR="00116C5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uò</w:t>
      </w:r>
      <w:proofErr w:type="spellEnd"/>
      <w:r w:rsidR="00116C5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qi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á</w:t>
      </w:r>
      <w:r w:rsidR="00116C5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o </w:t>
      </w:r>
      <w:r w:rsid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16C5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zh</w:t>
      </w:r>
      <w:proofErr w:type="spellEnd"/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ā</w:t>
      </w:r>
      <w:r w:rsidR="00116C5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o </w:t>
      </w:r>
      <w:proofErr w:type="spellStart"/>
      <w:r w:rsidR="00116C5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shǒu</w:t>
      </w:r>
      <w:proofErr w:type="spellEnd"/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zǒu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lù</w:t>
      </w:r>
      <w:proofErr w:type="spellEnd"/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méi</w:t>
      </w:r>
      <w:proofErr w:type="spellEnd"/>
      <w:r w:rsidR="001C55B0"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yǒu</w:t>
      </w:r>
      <w:proofErr w:type="spellEnd"/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liǔ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shù</w:t>
      </w:r>
      <w:proofErr w:type="spellEnd"/>
    </w:p>
    <w:p w:rsidR="009E43AC" w:rsidRPr="00F933CC" w:rsidRDefault="00D1689D" w:rsidP="00780C34">
      <w:pPr>
        <w:pStyle w:val="a4"/>
        <w:spacing w:before="0" w:beforeAutospacing="0" w:afterLines="50" w:after="156" w:afterAutospacing="0" w:line="400" w:lineRule="exact"/>
        <w:ind w:leftChars="50" w:left="105" w:firstLineChars="100" w:firstLine="30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r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白粥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</w:t>
      </w:r>
      <w:r w:rsid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过桥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="00FA50D5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招手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FA50D5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B50CD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16C58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走路　</w:t>
      </w:r>
      <w:r w:rsidR="00FA50D5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16C58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没有　</w:t>
      </w:r>
      <w:r w:rsidR="005D0C68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B50CD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CB0C59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116C58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柳树　</w:t>
      </w:r>
    </w:p>
    <w:p w:rsidR="009E43AC" w:rsidRPr="00D1689D" w:rsidRDefault="00116C58" w:rsidP="00780C34">
      <w:pPr>
        <w:pStyle w:val="a4"/>
        <w:spacing w:line="400" w:lineRule="exact"/>
        <w:ind w:firstLineChars="150" w:firstLine="45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hú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dié</w:t>
      </w:r>
      <w:proofErr w:type="spellEnd"/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x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ǐ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qu</w:t>
      </w:r>
      <w:proofErr w:type="spellEnd"/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è</w:t>
      </w:r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ěr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duo</w:t>
      </w:r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niú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ji</w:t>
      </w:r>
      <w:r w:rsidR="005319F2"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ǎ</w:t>
      </w:r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o 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hóu</w:t>
      </w:r>
      <w:proofErr w:type="spellEnd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1C55B0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zi</w:t>
      </w:r>
      <w:proofErr w:type="spellEnd"/>
      <w:r w:rsidR="00FA50D5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5D0C6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xué</w:t>
      </w:r>
      <w:proofErr w:type="spellEnd"/>
      <w:r w:rsidR="005D0C6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="005D0C68"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xí</w:t>
      </w:r>
      <w:proofErr w:type="spellEnd"/>
    </w:p>
    <w:p w:rsidR="001C55B0" w:rsidRPr="007F7E87" w:rsidRDefault="00116C58" w:rsidP="00780C34">
      <w:pPr>
        <w:pStyle w:val="a4"/>
        <w:spacing w:line="400" w:lineRule="exact"/>
        <w:ind w:firstLineChars="150" w:firstLine="450"/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</w:pP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蝴蝶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CB0C59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FA50D5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FA50D5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喜鹊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　</w:t>
      </w:r>
      <w:r w:rsidR="00CB0C59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 w:rsidR="00CB0C59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B50CD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耳朵　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牛角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 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1C55B0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猴子</w:t>
      </w:r>
      <w:r w:rsidR="001C55B0" w:rsidRPr="007F7E87"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 </w:t>
      </w:r>
      <w:r w:rsidR="005D0C68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 w:rsidR="005D0C68"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学习</w:t>
      </w:r>
    </w:p>
    <w:p w:rsidR="005D0C68" w:rsidRPr="005D0C68" w:rsidRDefault="005D0C68" w:rsidP="00780C34">
      <w:pPr>
        <w:pStyle w:val="a4"/>
        <w:spacing w:line="400" w:lineRule="exact"/>
        <w:ind w:firstLineChars="150" w:firstLine="450"/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</w:pP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rì</w:t>
      </w:r>
      <w:proofErr w:type="spellEnd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chū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 </w:t>
      </w:r>
      <w:r w:rsidRPr="00F933CC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 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zhuó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mù</w:t>
      </w:r>
      <w:proofErr w:type="spellEnd"/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ni</w:t>
      </w:r>
      <w:proofErr w:type="spellEnd"/>
      <w:r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ǎ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o</w:t>
      </w:r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miè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huǒ</w:t>
      </w:r>
      <w:proofErr w:type="spellEnd"/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 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xiū</w:t>
      </w:r>
      <w:proofErr w:type="spellEnd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xi</w:t>
      </w:r>
      <w:r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 xml:space="preserve">    </w:t>
      </w:r>
      <w:proofErr w:type="spellStart"/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chǒu</w:t>
      </w:r>
      <w:proofErr w:type="spellEnd"/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xi</w:t>
      </w:r>
      <w:r w:rsidRPr="005319F2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ǎ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o</w:t>
      </w:r>
      <w:r w:rsidRPr="00D1689D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 xml:space="preserve"> </w:t>
      </w:r>
      <w:r w:rsidRPr="00D1689D">
        <w:rPr>
          <w:rFonts w:asciiTheme="minorHAnsi" w:eastAsiaTheme="majorEastAsia" w:hAnsiTheme="minorHAnsi" w:cstheme="minorHAnsi"/>
          <w:color w:val="000000" w:themeColor="text1"/>
          <w:sz w:val="30"/>
          <w:szCs w:val="30"/>
        </w:rPr>
        <w:t>y</w:t>
      </w:r>
      <w:r w:rsidR="00B50CD7" w:rsidRPr="00B50CD7">
        <w:rPr>
          <w:rFonts w:asciiTheme="minorHAnsi" w:eastAsiaTheme="majorEastAsia" w:hAnsiTheme="minorHAnsi" w:cstheme="minorHAnsi" w:hint="eastAsia"/>
          <w:color w:val="000000" w:themeColor="text1"/>
          <w:sz w:val="30"/>
          <w:szCs w:val="30"/>
        </w:rPr>
        <w:t>ā</w:t>
      </w:r>
    </w:p>
    <w:p w:rsidR="005D0C68" w:rsidRPr="007F7E87" w:rsidRDefault="005D0C68" w:rsidP="00780C34">
      <w:pPr>
        <w:pStyle w:val="a4"/>
        <w:spacing w:line="400" w:lineRule="exact"/>
        <w:ind w:firstLineChars="150" w:firstLine="450"/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</w:pP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日出</w:t>
      </w:r>
      <w:r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  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啄木鸟</w:t>
      </w:r>
      <w:r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灭火</w:t>
      </w:r>
      <w:r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</w:t>
      </w:r>
      <w:r>
        <w:rPr>
          <w:rFonts w:asciiTheme="minorEastAsia" w:eastAsiaTheme="minorEastAsia" w:hAnsiTheme="minorEastAsia" w:cs="楷体" w:hint="eastAsia"/>
          <w:color w:val="000000" w:themeColor="text1"/>
          <w:sz w:val="30"/>
          <w:szCs w:val="30"/>
        </w:rPr>
        <w:t xml:space="preserve"> </w:t>
      </w:r>
      <w:r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="00B50CD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休息 </w:t>
      </w:r>
      <w:r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  </w:t>
      </w:r>
      <w:r w:rsidR="00B50CD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 xml:space="preserve"> </w:t>
      </w:r>
      <w:r w:rsidRPr="007F7E87">
        <w:rPr>
          <w:rFonts w:asciiTheme="minorEastAsia" w:eastAsiaTheme="minorEastAsia" w:hAnsiTheme="minorEastAsia" w:cs="楷体"/>
          <w:color w:val="000000" w:themeColor="text1"/>
          <w:sz w:val="30"/>
          <w:szCs w:val="30"/>
        </w:rPr>
        <w:t>丑小鸭</w:t>
      </w:r>
    </w:p>
    <w:p w:rsidR="00CB0C59" w:rsidRPr="00780C34" w:rsidRDefault="00B50CD7" w:rsidP="00C3563B">
      <w:pPr>
        <w:pStyle w:val="a4"/>
        <w:ind w:firstLineChars="300" w:firstLine="843"/>
        <w:rPr>
          <w:color w:val="000000" w:themeColor="text1"/>
          <w:sz w:val="28"/>
          <w:szCs w:val="28"/>
        </w:rPr>
      </w:pPr>
      <w:r w:rsidRPr="00CB0C59">
        <w:rPr>
          <w:b/>
          <w:bCs/>
          <w:color w:val="000000" w:themeColor="text1"/>
          <w:sz w:val="28"/>
          <w:szCs w:val="28"/>
        </w:rPr>
        <w:t>拼读情况：</w:t>
      </w:r>
      <w:r w:rsidRPr="00D1689D">
        <w:rPr>
          <w:color w:val="000000" w:themeColor="text1"/>
          <w:sz w:val="28"/>
          <w:szCs w:val="28"/>
        </w:rPr>
        <w:t xml:space="preserve">熟练（　）一般（　）不熟（　）　</w:t>
      </w:r>
    </w:p>
    <w:sectPr w:rsidR="00CB0C59" w:rsidRPr="00780C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3BEC6D"/>
    <w:multiLevelType w:val="singleLevel"/>
    <w:tmpl w:val="BD3BEC6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7F306A6"/>
    <w:multiLevelType w:val="singleLevel"/>
    <w:tmpl w:val="D7F306A6"/>
    <w:lvl w:ilvl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abstractNum w:abstractNumId="2" w15:restartNumberingAfterBreak="0">
    <w:nsid w:val="0B526B03"/>
    <w:multiLevelType w:val="hybridMultilevel"/>
    <w:tmpl w:val="93908C1C"/>
    <w:lvl w:ilvl="0" w:tplc="B4C2F980">
      <w:start w:val="1"/>
      <w:numFmt w:val="japaneseCounting"/>
      <w:lvlText w:val="%1．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35D7D4D"/>
    <w:rsid w:val="00116C58"/>
    <w:rsid w:val="001C55B0"/>
    <w:rsid w:val="001D06CB"/>
    <w:rsid w:val="003A5547"/>
    <w:rsid w:val="004D7616"/>
    <w:rsid w:val="005319F2"/>
    <w:rsid w:val="005D0C68"/>
    <w:rsid w:val="007655AB"/>
    <w:rsid w:val="00780C34"/>
    <w:rsid w:val="007F7E87"/>
    <w:rsid w:val="009370C7"/>
    <w:rsid w:val="009E43AC"/>
    <w:rsid w:val="00B50CD7"/>
    <w:rsid w:val="00C3563B"/>
    <w:rsid w:val="00CB0C59"/>
    <w:rsid w:val="00D1689D"/>
    <w:rsid w:val="00D1778A"/>
    <w:rsid w:val="00F933CC"/>
    <w:rsid w:val="00FA50D5"/>
    <w:rsid w:val="00FF012C"/>
    <w:rsid w:val="02FC31CA"/>
    <w:rsid w:val="0BEF7A68"/>
    <w:rsid w:val="1E37750E"/>
    <w:rsid w:val="1EC86E5C"/>
    <w:rsid w:val="21761DEB"/>
    <w:rsid w:val="235D7D4D"/>
    <w:rsid w:val="2FAD7B7C"/>
    <w:rsid w:val="3C732B07"/>
    <w:rsid w:val="3E436B29"/>
    <w:rsid w:val="41397540"/>
    <w:rsid w:val="48593593"/>
    <w:rsid w:val="4F5B2ABA"/>
    <w:rsid w:val="52E3527E"/>
    <w:rsid w:val="57126D22"/>
    <w:rsid w:val="595315E8"/>
    <w:rsid w:val="59FE59F7"/>
    <w:rsid w:val="5CE003F0"/>
    <w:rsid w:val="648F17CF"/>
    <w:rsid w:val="64A938B8"/>
    <w:rsid w:val="675D7D79"/>
    <w:rsid w:val="6D535020"/>
    <w:rsid w:val="6DF5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45AC76"/>
  <w15:docId w15:val="{E2C9CA1F-55B7-41E4-8E49-AFC2107C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139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 high</dc:creator>
  <cp:lastModifiedBy>tw</cp:lastModifiedBy>
  <cp:revision>13</cp:revision>
  <cp:lastPrinted>2018-11-01T08:47:00Z</cp:lastPrinted>
  <dcterms:created xsi:type="dcterms:W3CDTF">2018-10-18T04:48:00Z</dcterms:created>
  <dcterms:modified xsi:type="dcterms:W3CDTF">2018-11-01T08:48:00Z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