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</w:tblGrid>
      <w:tr w:rsidR="00655578" w:rsidRPr="001D1B2C">
        <w:trPr>
          <w:trHeight w:val="314"/>
        </w:trPr>
        <w:tc>
          <w:tcPr>
            <w:tcW w:w="8472" w:type="dxa"/>
          </w:tcPr>
          <w:p w:rsidR="00655578" w:rsidRPr="001D1B2C" w:rsidRDefault="00655578" w:rsidP="00010F4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b/>
                <w:bCs/>
                <w:sz w:val="24"/>
                <w:szCs w:val="24"/>
              </w:rPr>
              <w:t>Module 9 Unit 2  What’s your favourite sport?</w:t>
            </w:r>
          </w:p>
        </w:tc>
      </w:tr>
      <w:tr w:rsidR="00655578" w:rsidRPr="001D1B2C">
        <w:trPr>
          <w:trHeight w:val="1631"/>
        </w:trPr>
        <w:tc>
          <w:tcPr>
            <w:tcW w:w="8472" w:type="dxa"/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一、教学目标</w:t>
            </w:r>
          </w:p>
          <w:p w:rsidR="00655578" w:rsidRPr="001D1B2C" w:rsidRDefault="00655578" w:rsidP="00655578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1D1B2C">
              <w:rPr>
                <w:sz w:val="24"/>
                <w:szCs w:val="24"/>
              </w:rPr>
              <w:t>1</w:t>
            </w:r>
            <w:r w:rsidRPr="001D1B2C">
              <w:rPr>
                <w:rFonts w:cs="宋体" w:hint="eastAsia"/>
                <w:sz w:val="24"/>
                <w:szCs w:val="24"/>
              </w:rPr>
              <w:t>．</w:t>
            </w:r>
            <w:r w:rsidRPr="001D1B2C">
              <w:rPr>
                <w:rFonts w:cs="宋体" w:hint="eastAsia"/>
                <w:color w:val="231F20"/>
                <w:spacing w:val="8"/>
                <w:kern w:val="0"/>
                <w:sz w:val="24"/>
                <w:szCs w:val="24"/>
              </w:rPr>
              <w:t>能够理</w:t>
            </w:r>
            <w:r w:rsidRPr="001D1B2C">
              <w:rPr>
                <w:rFonts w:cs="宋体" w:hint="eastAsia"/>
                <w:sz w:val="24"/>
                <w:szCs w:val="24"/>
              </w:rPr>
              <w:t>解句型</w:t>
            </w:r>
            <w:r w:rsidRPr="001D1B2C">
              <w:rPr>
                <w:sz w:val="24"/>
                <w:szCs w:val="24"/>
              </w:rPr>
              <w:t>What’s your favourite…?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来询问某人最喜欢什么。</w:t>
            </w:r>
          </w:p>
          <w:p w:rsidR="00655578" w:rsidRPr="001D1B2C" w:rsidRDefault="00655578" w:rsidP="00655578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．能够初步运用</w:t>
            </w:r>
            <w:r w:rsidRPr="001D1B2C">
              <w:rPr>
                <w:sz w:val="24"/>
                <w:szCs w:val="24"/>
              </w:rPr>
              <w:t>What’s your favourite…?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询问某人最喜欢什么。</w:t>
            </w:r>
          </w:p>
          <w:p w:rsidR="00655578" w:rsidRPr="001D1B2C" w:rsidRDefault="00655578" w:rsidP="00655578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1D1B2C">
              <w:rPr>
                <w:sz w:val="24"/>
                <w:szCs w:val="24"/>
              </w:rPr>
              <w:t>3</w:t>
            </w:r>
            <w:r w:rsidRPr="001D1B2C">
              <w:rPr>
                <w:rFonts w:cs="宋体" w:hint="eastAsia"/>
                <w:sz w:val="24"/>
                <w:szCs w:val="24"/>
              </w:rPr>
              <w:t>．能够使用句型</w:t>
            </w:r>
            <w:r w:rsidRPr="001D1B2C">
              <w:rPr>
                <w:sz w:val="24"/>
                <w:szCs w:val="24"/>
              </w:rPr>
              <w:t>My favourite…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 xml:space="preserve">is… </w:t>
            </w:r>
            <w:r w:rsidRPr="001D1B2C">
              <w:rPr>
                <w:rFonts w:cs="宋体" w:hint="eastAsia"/>
                <w:sz w:val="24"/>
                <w:szCs w:val="24"/>
              </w:rPr>
              <w:t>回答自己喜欢什么。</w:t>
            </w:r>
          </w:p>
          <w:p w:rsidR="00655578" w:rsidRPr="001D1B2C" w:rsidRDefault="00655578" w:rsidP="00655578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1D1B2C">
              <w:rPr>
                <w:color w:val="231F20"/>
                <w:w w:val="103"/>
                <w:kern w:val="0"/>
                <w:sz w:val="24"/>
                <w:szCs w:val="24"/>
              </w:rPr>
              <w:t>4</w:t>
            </w:r>
            <w:r w:rsidRPr="001D1B2C">
              <w:rPr>
                <w:rFonts w:cs="宋体" w:hint="eastAsia"/>
                <w:sz w:val="24"/>
                <w:szCs w:val="24"/>
              </w:rPr>
              <w:t>．</w:t>
            </w:r>
            <w:r w:rsidRPr="001D1B2C">
              <w:rPr>
                <w:rFonts w:cs="宋体" w:hint="eastAsia"/>
                <w:color w:val="231F20"/>
                <w:w w:val="103"/>
                <w:kern w:val="0"/>
                <w:sz w:val="24"/>
                <w:szCs w:val="24"/>
              </w:rPr>
              <w:t>培养学生的表演能力和小组合作能力。</w:t>
            </w:r>
          </w:p>
        </w:tc>
      </w:tr>
      <w:tr w:rsidR="00655578" w:rsidRPr="001D1B2C">
        <w:trPr>
          <w:trHeight w:val="2272"/>
        </w:trPr>
        <w:tc>
          <w:tcPr>
            <w:tcW w:w="8472" w:type="dxa"/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二、教学内容</w:t>
            </w:r>
          </w:p>
          <w:p w:rsidR="00655578" w:rsidRPr="001D1B2C" w:rsidRDefault="00655578" w:rsidP="00655578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新授词汇：</w:t>
            </w:r>
            <w:r w:rsidRPr="001D1B2C">
              <w:rPr>
                <w:sz w:val="24"/>
                <w:szCs w:val="24"/>
              </w:rPr>
              <w:t>favourite, sport, guess, meatball, swimming</w:t>
            </w:r>
            <w:r>
              <w:rPr>
                <w:sz w:val="24"/>
                <w:szCs w:val="24"/>
              </w:rPr>
              <w:t xml:space="preserve">, </w:t>
            </w:r>
            <w:r w:rsidRPr="001D1B2C">
              <w:rPr>
                <w:sz w:val="24"/>
                <w:szCs w:val="24"/>
              </w:rPr>
              <w:t xml:space="preserve">What about…? </w:t>
            </w:r>
          </w:p>
          <w:p w:rsidR="00655578" w:rsidRPr="001D1B2C" w:rsidRDefault="00655578" w:rsidP="00655578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复现词汇：</w:t>
            </w:r>
            <w:r w:rsidRPr="001D1B2C">
              <w:rPr>
                <w:sz w:val="24"/>
                <w:szCs w:val="24"/>
              </w:rPr>
              <w:t>basketball, football, colour, black, animal, lion</w:t>
            </w:r>
          </w:p>
          <w:p w:rsidR="00655578" w:rsidRPr="001D1B2C" w:rsidRDefault="00655578" w:rsidP="00655578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</w:p>
          <w:p w:rsidR="00655578" w:rsidRPr="001D1B2C" w:rsidRDefault="00655578" w:rsidP="00655578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新授句型：</w:t>
            </w:r>
            <w:r w:rsidRPr="001D1B2C">
              <w:rPr>
                <w:sz w:val="24"/>
                <w:szCs w:val="24"/>
              </w:rPr>
              <w:t>What’s your favour</w:t>
            </w:r>
            <w:r>
              <w:rPr>
                <w:sz w:val="24"/>
                <w:szCs w:val="24"/>
              </w:rPr>
              <w:t>it</w:t>
            </w:r>
            <w:r w:rsidRPr="001D1B2C">
              <w:rPr>
                <w:sz w:val="24"/>
                <w:szCs w:val="24"/>
              </w:rPr>
              <w:t>e…? My favour</w:t>
            </w:r>
            <w:r>
              <w:rPr>
                <w:sz w:val="24"/>
                <w:szCs w:val="24"/>
              </w:rPr>
              <w:t>it</w:t>
            </w:r>
            <w:r w:rsidRPr="001D1B2C">
              <w:rPr>
                <w:sz w:val="24"/>
                <w:szCs w:val="24"/>
              </w:rPr>
              <w:t>e…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is… What about…?</w:t>
            </w:r>
          </w:p>
          <w:p w:rsidR="00655578" w:rsidRPr="001D1B2C" w:rsidRDefault="00655578" w:rsidP="00655578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复现句型：</w:t>
            </w:r>
            <w:r w:rsidRPr="001D1B2C">
              <w:rPr>
                <w:sz w:val="24"/>
                <w:szCs w:val="24"/>
              </w:rPr>
              <w:t>I like…</w:t>
            </w:r>
          </w:p>
        </w:tc>
      </w:tr>
      <w:tr w:rsidR="00655578" w:rsidRPr="001D1B2C">
        <w:trPr>
          <w:trHeight w:val="722"/>
        </w:trPr>
        <w:tc>
          <w:tcPr>
            <w:tcW w:w="8472" w:type="dxa"/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三、教学重点</w:t>
            </w:r>
          </w:p>
          <w:p w:rsidR="00655578" w:rsidRPr="001D1B2C" w:rsidRDefault="00655578" w:rsidP="00655578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能够初步运用</w:t>
            </w:r>
            <w:r w:rsidRPr="001D1B2C">
              <w:rPr>
                <w:sz w:val="24"/>
                <w:szCs w:val="24"/>
              </w:rPr>
              <w:t>What’s your favour</w:t>
            </w:r>
            <w:r>
              <w:rPr>
                <w:sz w:val="24"/>
                <w:szCs w:val="24"/>
              </w:rPr>
              <w:t>it</w:t>
            </w:r>
            <w:r w:rsidRPr="001D1B2C">
              <w:rPr>
                <w:sz w:val="24"/>
                <w:szCs w:val="24"/>
              </w:rPr>
              <w:t>e…?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询问某人最喜欢什么。</w:t>
            </w:r>
          </w:p>
          <w:p w:rsidR="00655578" w:rsidRPr="001D1B2C" w:rsidRDefault="00655578" w:rsidP="00655578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能够使用句型</w:t>
            </w:r>
            <w:r w:rsidRPr="001D1B2C">
              <w:rPr>
                <w:sz w:val="24"/>
                <w:szCs w:val="24"/>
              </w:rPr>
              <w:t>My favour</w:t>
            </w:r>
            <w:r>
              <w:rPr>
                <w:sz w:val="24"/>
                <w:szCs w:val="24"/>
              </w:rPr>
              <w:t>it</w:t>
            </w:r>
            <w:r w:rsidRPr="001D1B2C">
              <w:rPr>
                <w:sz w:val="24"/>
                <w:szCs w:val="24"/>
              </w:rPr>
              <w:t>e…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 xml:space="preserve">is… </w:t>
            </w:r>
            <w:r w:rsidRPr="001D1B2C">
              <w:rPr>
                <w:rFonts w:cs="宋体" w:hint="eastAsia"/>
                <w:sz w:val="24"/>
                <w:szCs w:val="24"/>
              </w:rPr>
              <w:t>回答自己喜欢什么。</w:t>
            </w:r>
          </w:p>
        </w:tc>
      </w:tr>
      <w:tr w:rsidR="00655578" w:rsidRPr="001D1B2C">
        <w:trPr>
          <w:trHeight w:val="778"/>
        </w:trPr>
        <w:tc>
          <w:tcPr>
            <w:tcW w:w="8472" w:type="dxa"/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四、教学难点</w:t>
            </w:r>
          </w:p>
          <w:p w:rsidR="00655578" w:rsidRPr="001D1B2C" w:rsidRDefault="00655578" w:rsidP="00655578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使用句型：</w:t>
            </w:r>
            <w:r w:rsidRPr="001D1B2C">
              <w:rPr>
                <w:sz w:val="24"/>
                <w:szCs w:val="24"/>
              </w:rPr>
              <w:t>My favour</w:t>
            </w:r>
            <w:r>
              <w:rPr>
                <w:sz w:val="24"/>
                <w:szCs w:val="24"/>
              </w:rPr>
              <w:t>it</w:t>
            </w:r>
            <w:r w:rsidRPr="001D1B2C">
              <w:rPr>
                <w:sz w:val="24"/>
                <w:szCs w:val="24"/>
              </w:rPr>
              <w:t>e…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 xml:space="preserve">is… </w:t>
            </w:r>
            <w:r w:rsidRPr="001D1B2C">
              <w:rPr>
                <w:rFonts w:cs="宋体" w:hint="eastAsia"/>
                <w:sz w:val="24"/>
                <w:szCs w:val="24"/>
              </w:rPr>
              <w:t>回答自己喜欢什么。</w:t>
            </w:r>
          </w:p>
        </w:tc>
      </w:tr>
      <w:tr w:rsidR="00655578" w:rsidRPr="001D1B2C">
        <w:trPr>
          <w:trHeight w:val="678"/>
        </w:trPr>
        <w:tc>
          <w:tcPr>
            <w:tcW w:w="8472" w:type="dxa"/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五、教学资源</w:t>
            </w:r>
          </w:p>
          <w:p w:rsidR="00655578" w:rsidRPr="001D1B2C" w:rsidRDefault="00655578" w:rsidP="00655578">
            <w:pPr>
              <w:spacing w:line="360" w:lineRule="auto"/>
              <w:ind w:firstLineChars="200" w:firstLine="3168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互动教学系统，点读笔，</w:t>
            </w:r>
            <w:r w:rsidRPr="001D1B2C">
              <w:rPr>
                <w:sz w:val="24"/>
                <w:szCs w:val="24"/>
              </w:rPr>
              <w:t>PPT</w:t>
            </w:r>
          </w:p>
        </w:tc>
      </w:tr>
    </w:tbl>
    <w:p w:rsidR="00655578" w:rsidRPr="001D1B2C" w:rsidRDefault="00655578" w:rsidP="001F16DC">
      <w:pPr>
        <w:spacing w:line="360" w:lineRule="auto"/>
        <w:rPr>
          <w:sz w:val="24"/>
          <w:szCs w:val="24"/>
        </w:rPr>
      </w:pPr>
      <w:r w:rsidRPr="001D1B2C">
        <w:rPr>
          <w:rFonts w:cs="宋体" w:hint="eastAsia"/>
          <w:sz w:val="24"/>
          <w:szCs w:val="24"/>
        </w:rPr>
        <w:t>六、教学过程</w:t>
      </w:r>
    </w:p>
    <w:p w:rsidR="00655578" w:rsidRPr="001D1B2C" w:rsidRDefault="00655578" w:rsidP="001F16DC">
      <w:pPr>
        <w:spacing w:line="360" w:lineRule="auto"/>
        <w:jc w:val="left"/>
        <w:rPr>
          <w:sz w:val="24"/>
          <w:szCs w:val="24"/>
        </w:rPr>
      </w:pPr>
      <w:r w:rsidRPr="001D1B2C">
        <w:rPr>
          <w:rFonts w:cs="宋体" w:hint="eastAsia"/>
          <w:sz w:val="24"/>
          <w:szCs w:val="24"/>
        </w:rPr>
        <w:t>说明：教学活动具体描述包括教学任务的描述，教师的关键语言，板书呈现，教学资源的使用等。</w:t>
      </w:r>
    </w:p>
    <w:tbl>
      <w:tblPr>
        <w:tblW w:w="84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566"/>
        <w:gridCol w:w="1664"/>
      </w:tblGrid>
      <w:tr w:rsidR="00655578" w:rsidRPr="001D1B2C">
        <w:trPr>
          <w:trHeight w:val="451"/>
        </w:trPr>
        <w:tc>
          <w:tcPr>
            <w:tcW w:w="1242" w:type="dxa"/>
            <w:vAlign w:val="center"/>
          </w:tcPr>
          <w:p w:rsidR="00655578" w:rsidRPr="001D1B2C" w:rsidRDefault="00655578" w:rsidP="00010F4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655578" w:rsidRPr="001D1B2C" w:rsidRDefault="00655578" w:rsidP="00010F4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655578" w:rsidRPr="001D1B2C" w:rsidRDefault="00655578" w:rsidP="00010F4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教学资源</w:t>
            </w:r>
          </w:p>
        </w:tc>
      </w:tr>
      <w:tr w:rsidR="00655578" w:rsidRPr="001D1B2C">
        <w:trPr>
          <w:trHeight w:val="430"/>
        </w:trPr>
        <w:tc>
          <w:tcPr>
            <w:tcW w:w="1242" w:type="dxa"/>
            <w:vMerge w:val="restart"/>
            <w:vAlign w:val="center"/>
          </w:tcPr>
          <w:p w:rsidR="00655578" w:rsidRPr="001D1B2C" w:rsidRDefault="00655578" w:rsidP="003B2F62">
            <w:pPr>
              <w:pStyle w:val="ListParagraph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 w:rsidR="00655578" w:rsidRPr="001D1B2C" w:rsidRDefault="00655578" w:rsidP="003B2F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hAnsi="宋体" w:cs="宋体" w:hint="eastAsia"/>
                <w:sz w:val="24"/>
                <w:szCs w:val="24"/>
              </w:rPr>
              <w:t>热身导入</w:t>
            </w:r>
          </w:p>
        </w:tc>
        <w:tc>
          <w:tcPr>
            <w:tcW w:w="5566" w:type="dxa"/>
          </w:tcPr>
          <w:p w:rsidR="00655578" w:rsidRPr="001D1B2C" w:rsidRDefault="00655578" w:rsidP="003B2F62">
            <w:pPr>
              <w:pStyle w:val="ListParagraph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D1B2C">
              <w:rPr>
                <w:rFonts w:hAnsi="宋体" w:cs="宋体" w:hint="eastAsia"/>
                <w:sz w:val="24"/>
                <w:szCs w:val="24"/>
              </w:rPr>
              <w:t>师生互相问候</w:t>
            </w:r>
          </w:p>
        </w:tc>
        <w:tc>
          <w:tcPr>
            <w:tcW w:w="1664" w:type="dxa"/>
          </w:tcPr>
          <w:p w:rsidR="00655578" w:rsidRPr="003B2F62" w:rsidRDefault="00655578" w:rsidP="00010F4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55578" w:rsidRPr="001D1B2C">
        <w:trPr>
          <w:trHeight w:val="430"/>
        </w:trPr>
        <w:tc>
          <w:tcPr>
            <w:tcW w:w="1242" w:type="dxa"/>
            <w:vMerge/>
          </w:tcPr>
          <w:p w:rsidR="00655578" w:rsidRPr="001D1B2C" w:rsidRDefault="00655578" w:rsidP="003B2F62">
            <w:pPr>
              <w:pStyle w:val="ListParagraph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655578" w:rsidRPr="001D1B2C" w:rsidRDefault="00655578" w:rsidP="003B2F62">
            <w:pPr>
              <w:pStyle w:val="ListParagraph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D1B2C">
              <w:rPr>
                <w:sz w:val="24"/>
                <w:szCs w:val="24"/>
              </w:rPr>
              <w:t>Lead in</w:t>
            </w:r>
          </w:p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rFonts w:hAnsi="宋体"/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播放互动教学系统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1</w:t>
            </w:r>
            <w:r w:rsidRPr="001D1B2C">
              <w:rPr>
                <w:rFonts w:cs="宋体" w:hint="eastAsia"/>
                <w:sz w:val="24"/>
                <w:szCs w:val="24"/>
              </w:rPr>
              <w:t>，在播放动画前教师提要求：</w:t>
            </w:r>
            <w:r w:rsidRPr="00792744">
              <w:rPr>
                <w:i/>
                <w:iCs/>
                <w:sz w:val="24"/>
                <w:szCs w:val="24"/>
              </w:rPr>
              <w:t>Let’s watch a video. What can you see in the video</w:t>
            </w:r>
            <w:r>
              <w:rPr>
                <w:i/>
                <w:iCs/>
                <w:sz w:val="24"/>
                <w:szCs w:val="24"/>
              </w:rPr>
              <w:t xml:space="preserve">? </w:t>
            </w:r>
            <w:r w:rsidRPr="001D1B2C">
              <w:rPr>
                <w:rFonts w:cs="宋体" w:hint="eastAsia"/>
                <w:sz w:val="24"/>
                <w:szCs w:val="24"/>
              </w:rPr>
              <w:t>接下来我们要看一段动画，你能在动画里面看到什么？紧接着教师播放动画。</w:t>
            </w:r>
          </w:p>
        </w:tc>
        <w:tc>
          <w:tcPr>
            <w:tcW w:w="1664" w:type="dxa"/>
          </w:tcPr>
          <w:p w:rsidR="00655578" w:rsidRPr="001D1B2C" w:rsidRDefault="00655578" w:rsidP="003B2F62">
            <w:pPr>
              <w:spacing w:line="360" w:lineRule="auto"/>
              <w:rPr>
                <w:sz w:val="24"/>
                <w:szCs w:val="24"/>
              </w:rPr>
            </w:pPr>
          </w:p>
          <w:p w:rsidR="00655578" w:rsidRPr="001D1B2C" w:rsidRDefault="00655578" w:rsidP="003B2F62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1</w:t>
            </w:r>
            <w:r w:rsidRPr="001D1B2C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655578" w:rsidRPr="001D1B2C">
        <w:trPr>
          <w:trHeight w:val="430"/>
        </w:trPr>
        <w:tc>
          <w:tcPr>
            <w:tcW w:w="1242" w:type="dxa"/>
            <w:vMerge/>
          </w:tcPr>
          <w:p w:rsidR="00655578" w:rsidRPr="001D1B2C" w:rsidRDefault="00655578" w:rsidP="003B2F62">
            <w:pPr>
              <w:pStyle w:val="ListParagraph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rFonts w:hAnsi="宋体"/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动画结束后定格在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1</w:t>
            </w:r>
            <w:r w:rsidRPr="001D1B2C">
              <w:rPr>
                <w:rFonts w:cs="宋体" w:hint="eastAsia"/>
                <w:sz w:val="24"/>
                <w:szCs w:val="24"/>
              </w:rPr>
              <w:t>的图片，教师提问：</w:t>
            </w:r>
            <w:r w:rsidRPr="003B2F62">
              <w:rPr>
                <w:i/>
                <w:iCs/>
                <w:sz w:val="24"/>
                <w:szCs w:val="24"/>
              </w:rPr>
              <w:t>What can you see in the picture?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你能够在图片中看到什么？根据学生回答教师利用聚光灯聚焦具体</w:t>
            </w:r>
            <w:r>
              <w:rPr>
                <w:rFonts w:cs="宋体" w:hint="eastAsia"/>
                <w:sz w:val="24"/>
                <w:szCs w:val="24"/>
              </w:rPr>
              <w:t>对象</w:t>
            </w:r>
            <w:r w:rsidRPr="001D1B2C">
              <w:rPr>
                <w:rFonts w:cs="宋体" w:hint="eastAsia"/>
                <w:sz w:val="24"/>
                <w:szCs w:val="24"/>
              </w:rPr>
              <w:t>，例如：</w:t>
            </w:r>
            <w:r w:rsidRPr="001D1B2C">
              <w:rPr>
                <w:sz w:val="24"/>
                <w:szCs w:val="24"/>
              </w:rPr>
              <w:t>Panpan, monkey, football</w:t>
            </w:r>
            <w:r w:rsidRPr="001D1B2C">
              <w:rPr>
                <w:rFonts w:cs="宋体" w:hint="eastAsia"/>
                <w:sz w:val="24"/>
                <w:szCs w:val="24"/>
              </w:rPr>
              <w:t>等等。</w:t>
            </w:r>
          </w:p>
        </w:tc>
        <w:tc>
          <w:tcPr>
            <w:tcW w:w="1664" w:type="dxa"/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互动教学系统聚光灯功能</w:t>
            </w:r>
          </w:p>
        </w:tc>
      </w:tr>
      <w:tr w:rsidR="00655578" w:rsidRPr="001D1B2C">
        <w:trPr>
          <w:trHeight w:val="430"/>
        </w:trPr>
        <w:tc>
          <w:tcPr>
            <w:tcW w:w="1242" w:type="dxa"/>
            <w:vMerge/>
          </w:tcPr>
          <w:p w:rsidR="00655578" w:rsidRPr="001D1B2C" w:rsidRDefault="00655578" w:rsidP="00BD254E">
            <w:pPr>
              <w:pStyle w:val="ListParagraph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再次播放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1</w:t>
            </w:r>
            <w:r w:rsidRPr="001D1B2C">
              <w:rPr>
                <w:rFonts w:cs="宋体" w:hint="eastAsia"/>
                <w:sz w:val="24"/>
                <w:szCs w:val="24"/>
              </w:rPr>
              <w:t>动画，定格到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1</w:t>
            </w:r>
            <w:r w:rsidRPr="001D1B2C">
              <w:rPr>
                <w:rFonts w:cs="宋体" w:hint="eastAsia"/>
                <w:sz w:val="24"/>
                <w:szCs w:val="24"/>
              </w:rPr>
              <w:t>的第一幅图，教师提问：</w:t>
            </w:r>
            <w:r w:rsidRPr="003B2F62">
              <w:rPr>
                <w:i/>
                <w:iCs/>
                <w:sz w:val="24"/>
                <w:szCs w:val="24"/>
              </w:rPr>
              <w:t>What does Panpan like?</w:t>
            </w:r>
            <w:r w:rsidRPr="001D1B2C">
              <w:rPr>
                <w:sz w:val="24"/>
                <w:szCs w:val="24"/>
              </w:rPr>
              <w:t xml:space="preserve"> Panpan</w:t>
            </w:r>
            <w:r w:rsidRPr="001D1B2C">
              <w:rPr>
                <w:rFonts w:cs="宋体" w:hint="eastAsia"/>
                <w:sz w:val="24"/>
                <w:szCs w:val="24"/>
              </w:rPr>
              <w:t>喜欢什么运动？你是怎样知道的？学生会找到语句：</w:t>
            </w:r>
            <w:r w:rsidRPr="00792744">
              <w:rPr>
                <w:i/>
                <w:iCs/>
                <w:sz w:val="24"/>
                <w:szCs w:val="24"/>
              </w:rPr>
              <w:t>I like football and basketball.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教师补充：</w:t>
            </w:r>
            <w:r w:rsidRPr="001D1B2C">
              <w:rPr>
                <w:sz w:val="24"/>
                <w:szCs w:val="24"/>
              </w:rPr>
              <w:t>Panpan</w:t>
            </w:r>
            <w:r w:rsidRPr="001D1B2C">
              <w:rPr>
                <w:rFonts w:cs="宋体" w:hint="eastAsia"/>
                <w:sz w:val="24"/>
                <w:szCs w:val="24"/>
              </w:rPr>
              <w:t>也想知道</w:t>
            </w:r>
            <w:r w:rsidRPr="001D1B2C">
              <w:rPr>
                <w:sz w:val="24"/>
                <w:szCs w:val="24"/>
              </w:rPr>
              <w:t>monkey</w:t>
            </w:r>
            <w:r w:rsidRPr="001D1B2C">
              <w:rPr>
                <w:rFonts w:cs="宋体" w:hint="eastAsia"/>
                <w:sz w:val="24"/>
                <w:szCs w:val="24"/>
              </w:rPr>
              <w:t>喜欢什么，他问：</w:t>
            </w:r>
            <w:r w:rsidRPr="00792744">
              <w:rPr>
                <w:i/>
                <w:iCs/>
                <w:sz w:val="24"/>
                <w:szCs w:val="24"/>
              </w:rPr>
              <w:t>What’s your favourite?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讲解单词</w:t>
            </w:r>
            <w:r w:rsidRPr="00792744">
              <w:rPr>
                <w:i/>
                <w:iCs/>
                <w:sz w:val="24"/>
                <w:szCs w:val="24"/>
              </w:rPr>
              <w:t>favourite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1D1B2C">
              <w:rPr>
                <w:rFonts w:cs="宋体" w:hint="eastAsia"/>
                <w:sz w:val="24"/>
                <w:szCs w:val="24"/>
              </w:rPr>
              <w:t>先介绍单词的发音，再</w:t>
            </w:r>
            <w:r>
              <w:rPr>
                <w:rFonts w:cs="宋体" w:hint="eastAsia"/>
                <w:sz w:val="24"/>
                <w:szCs w:val="24"/>
              </w:rPr>
              <w:t>讲解</w:t>
            </w:r>
            <w:r w:rsidRPr="001D1B2C">
              <w:rPr>
                <w:rFonts w:cs="宋体" w:hint="eastAsia"/>
                <w:sz w:val="24"/>
                <w:szCs w:val="24"/>
              </w:rPr>
              <w:t>单词的意思。</w:t>
            </w:r>
            <w:r w:rsidRPr="001D1B2C">
              <w:rPr>
                <w:sz w:val="24"/>
                <w:szCs w:val="24"/>
              </w:rPr>
              <w:t>Monkey</w:t>
            </w:r>
            <w:r w:rsidRPr="001D1B2C">
              <w:rPr>
                <w:rFonts w:cs="宋体" w:hint="eastAsia"/>
                <w:sz w:val="24"/>
                <w:szCs w:val="24"/>
              </w:rPr>
              <w:t>没有直接回答</w:t>
            </w:r>
            <w:r w:rsidRPr="001D1B2C">
              <w:rPr>
                <w:sz w:val="24"/>
                <w:szCs w:val="24"/>
              </w:rPr>
              <w:t>Panpan</w:t>
            </w:r>
            <w:r w:rsidRPr="001D1B2C">
              <w:rPr>
                <w:rFonts w:cs="宋体" w:hint="eastAsia"/>
                <w:sz w:val="24"/>
                <w:szCs w:val="24"/>
              </w:rPr>
              <w:t>的问题，说：</w:t>
            </w:r>
            <w:r w:rsidRPr="003B2F62">
              <w:rPr>
                <w:i/>
                <w:iCs/>
                <w:sz w:val="24"/>
                <w:szCs w:val="24"/>
              </w:rPr>
              <w:t>Guess</w:t>
            </w:r>
            <w:r>
              <w:rPr>
                <w:i/>
                <w:iCs/>
                <w:sz w:val="24"/>
                <w:szCs w:val="24"/>
              </w:rPr>
              <w:t xml:space="preserve">! </w:t>
            </w:r>
            <w:r w:rsidRPr="001D1B2C">
              <w:rPr>
                <w:rFonts w:cs="宋体" w:hint="eastAsia"/>
                <w:sz w:val="24"/>
                <w:szCs w:val="24"/>
              </w:rPr>
              <w:t>猜</w:t>
            </w:r>
            <w:r>
              <w:rPr>
                <w:rFonts w:cs="宋体" w:hint="eastAsia"/>
                <w:sz w:val="24"/>
                <w:szCs w:val="24"/>
              </w:rPr>
              <w:t>！</w:t>
            </w:r>
            <w:r w:rsidRPr="001D1B2C">
              <w:rPr>
                <w:rFonts w:cs="宋体" w:hint="eastAsia"/>
                <w:sz w:val="24"/>
                <w:szCs w:val="24"/>
              </w:rPr>
              <w:t>讲解单词</w:t>
            </w:r>
            <w:r w:rsidRPr="00792744">
              <w:rPr>
                <w:i/>
                <w:iCs/>
                <w:sz w:val="24"/>
                <w:szCs w:val="24"/>
              </w:rPr>
              <w:t>guess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1D1B2C">
              <w:rPr>
                <w:rFonts w:cs="宋体" w:hint="eastAsia"/>
                <w:sz w:val="24"/>
                <w:szCs w:val="24"/>
              </w:rPr>
              <w:t>先介绍单词的发音，再</w:t>
            </w:r>
            <w:r>
              <w:rPr>
                <w:rFonts w:cs="宋体" w:hint="eastAsia"/>
                <w:sz w:val="24"/>
                <w:szCs w:val="24"/>
              </w:rPr>
              <w:t>讲解</w:t>
            </w:r>
            <w:r w:rsidRPr="001D1B2C">
              <w:rPr>
                <w:rFonts w:cs="宋体" w:hint="eastAsia"/>
                <w:sz w:val="24"/>
                <w:szCs w:val="24"/>
              </w:rPr>
              <w:t>单词的意思。</w:t>
            </w:r>
          </w:p>
        </w:tc>
        <w:tc>
          <w:tcPr>
            <w:tcW w:w="1664" w:type="dxa"/>
          </w:tcPr>
          <w:p w:rsidR="00655578" w:rsidRPr="001D1B2C" w:rsidRDefault="00655578" w:rsidP="00BD254E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1</w:t>
            </w:r>
            <w:r w:rsidRPr="001D1B2C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655578" w:rsidRPr="001D1B2C">
        <w:trPr>
          <w:trHeight w:val="430"/>
        </w:trPr>
        <w:tc>
          <w:tcPr>
            <w:tcW w:w="1242" w:type="dxa"/>
            <w:vMerge/>
          </w:tcPr>
          <w:p w:rsidR="00655578" w:rsidRPr="001D1B2C" w:rsidRDefault="00655578" w:rsidP="005F41E4">
            <w:pPr>
              <w:pStyle w:val="ListParagraph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继续播放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1</w:t>
            </w:r>
            <w:r w:rsidRPr="001D1B2C">
              <w:rPr>
                <w:rFonts w:cs="宋体" w:hint="eastAsia"/>
                <w:sz w:val="24"/>
                <w:szCs w:val="24"/>
              </w:rPr>
              <w:t>动画，定格到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1</w:t>
            </w:r>
            <w:r w:rsidRPr="001D1B2C">
              <w:rPr>
                <w:rFonts w:cs="宋体" w:hint="eastAsia"/>
                <w:sz w:val="24"/>
                <w:szCs w:val="24"/>
              </w:rPr>
              <w:t>的第二幅图，教师提问</w:t>
            </w:r>
            <w:r w:rsidRPr="003B2F62">
              <w:rPr>
                <w:rFonts w:cs="宋体" w:hint="eastAsia"/>
                <w:i/>
                <w:iCs/>
                <w:sz w:val="24"/>
                <w:szCs w:val="24"/>
              </w:rPr>
              <w:t>：</w:t>
            </w:r>
            <w:r w:rsidRPr="003B2F62">
              <w:rPr>
                <w:i/>
                <w:iCs/>
                <w:sz w:val="24"/>
                <w:szCs w:val="24"/>
              </w:rPr>
              <w:t>Does monkey like football?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学生找到语句：</w:t>
            </w:r>
            <w:r w:rsidRPr="003B2F62">
              <w:rPr>
                <w:i/>
                <w:iCs/>
                <w:sz w:val="24"/>
                <w:szCs w:val="24"/>
              </w:rPr>
              <w:t>No, it’s meatball!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讲解单词</w:t>
            </w:r>
            <w:r w:rsidRPr="003B2F62">
              <w:rPr>
                <w:i/>
                <w:iCs/>
                <w:sz w:val="24"/>
                <w:szCs w:val="24"/>
              </w:rPr>
              <w:t>meatball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1D1B2C">
              <w:rPr>
                <w:rFonts w:cs="宋体" w:hint="eastAsia"/>
                <w:sz w:val="24"/>
                <w:szCs w:val="24"/>
              </w:rPr>
              <w:t>先介绍单词的发音，再</w:t>
            </w:r>
            <w:r>
              <w:rPr>
                <w:rFonts w:cs="宋体" w:hint="eastAsia"/>
                <w:sz w:val="24"/>
                <w:szCs w:val="24"/>
              </w:rPr>
              <w:t>讲解</w:t>
            </w:r>
            <w:r w:rsidRPr="001D1B2C">
              <w:rPr>
                <w:rFonts w:cs="宋体" w:hint="eastAsia"/>
                <w:sz w:val="24"/>
                <w:szCs w:val="24"/>
              </w:rPr>
              <w:t>单词的意思。</w:t>
            </w:r>
          </w:p>
        </w:tc>
        <w:tc>
          <w:tcPr>
            <w:tcW w:w="1664" w:type="dxa"/>
          </w:tcPr>
          <w:p w:rsidR="00655578" w:rsidRPr="001D1B2C" w:rsidRDefault="00655578" w:rsidP="005F41E4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1</w:t>
            </w:r>
            <w:r w:rsidRPr="001D1B2C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655578" w:rsidRPr="001D1B2C">
        <w:trPr>
          <w:trHeight w:val="430"/>
        </w:trPr>
        <w:tc>
          <w:tcPr>
            <w:tcW w:w="1242" w:type="dxa"/>
            <w:vMerge/>
          </w:tcPr>
          <w:p w:rsidR="00655578" w:rsidRPr="001D1B2C" w:rsidRDefault="00655578" w:rsidP="00D6001F">
            <w:pPr>
              <w:pStyle w:val="ListParagraph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rFonts w:hAnsi="宋体"/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再次播放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1</w:t>
            </w:r>
            <w:r w:rsidRPr="001D1B2C">
              <w:rPr>
                <w:rFonts w:cs="宋体" w:hint="eastAsia"/>
                <w:sz w:val="24"/>
                <w:szCs w:val="24"/>
              </w:rPr>
              <w:t>动画，请学生跟着一起读。还可以借助互动系统去掉原声，请学生配音。</w:t>
            </w:r>
          </w:p>
        </w:tc>
        <w:tc>
          <w:tcPr>
            <w:tcW w:w="1664" w:type="dxa"/>
          </w:tcPr>
          <w:p w:rsidR="00655578" w:rsidRPr="003B2F62" w:rsidRDefault="00655578" w:rsidP="00010F44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1</w:t>
            </w:r>
            <w:r w:rsidRPr="001D1B2C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655578" w:rsidRPr="001D1B2C">
        <w:trPr>
          <w:trHeight w:val="430"/>
        </w:trPr>
        <w:tc>
          <w:tcPr>
            <w:tcW w:w="1242" w:type="dxa"/>
            <w:vAlign w:val="center"/>
          </w:tcPr>
          <w:p w:rsidR="00655578" w:rsidRPr="001D1B2C" w:rsidRDefault="00655578" w:rsidP="003B2F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（二）</w:t>
            </w:r>
          </w:p>
          <w:p w:rsidR="00655578" w:rsidRPr="001D1B2C" w:rsidRDefault="00655578" w:rsidP="003B2F6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布置任务</w:t>
            </w:r>
          </w:p>
        </w:tc>
        <w:tc>
          <w:tcPr>
            <w:tcW w:w="5566" w:type="dxa"/>
          </w:tcPr>
          <w:p w:rsidR="00655578" w:rsidRPr="001D1B2C" w:rsidRDefault="00655578" w:rsidP="00347129">
            <w:pPr>
              <w:spacing w:line="360" w:lineRule="auto"/>
            </w:pPr>
            <w:r w:rsidRPr="001D1B2C">
              <w:rPr>
                <w:rFonts w:cs="宋体" w:hint="eastAsia"/>
                <w:sz w:val="24"/>
                <w:szCs w:val="24"/>
              </w:rPr>
              <w:t>教师向大家介绍自己的爱好：</w:t>
            </w:r>
            <w:r w:rsidRPr="00347129">
              <w:rPr>
                <w:i/>
                <w:iCs/>
                <w:sz w:val="24"/>
                <w:szCs w:val="24"/>
              </w:rPr>
              <w:t>I like blue. My favour</w:t>
            </w:r>
            <w:r>
              <w:rPr>
                <w:i/>
                <w:iCs/>
                <w:sz w:val="24"/>
                <w:szCs w:val="24"/>
              </w:rPr>
              <w:t>it</w:t>
            </w:r>
            <w:r w:rsidRPr="00347129">
              <w:rPr>
                <w:i/>
                <w:iCs/>
                <w:sz w:val="24"/>
                <w:szCs w:val="24"/>
              </w:rPr>
              <w:t>e colour is blue. My favour</w:t>
            </w:r>
            <w:r>
              <w:rPr>
                <w:i/>
                <w:iCs/>
                <w:sz w:val="24"/>
                <w:szCs w:val="24"/>
              </w:rPr>
              <w:t>it</w:t>
            </w:r>
            <w:r w:rsidRPr="00347129">
              <w:rPr>
                <w:i/>
                <w:iCs/>
                <w:sz w:val="24"/>
                <w:szCs w:val="24"/>
              </w:rPr>
              <w:t>e animal is a panda. My favour</w:t>
            </w:r>
            <w:r>
              <w:rPr>
                <w:i/>
                <w:iCs/>
                <w:sz w:val="24"/>
                <w:szCs w:val="24"/>
              </w:rPr>
              <w:t>it</w:t>
            </w:r>
            <w:r w:rsidRPr="00347129">
              <w:rPr>
                <w:i/>
                <w:iCs/>
                <w:sz w:val="24"/>
                <w:szCs w:val="24"/>
              </w:rPr>
              <w:t xml:space="preserve">e sport is swimming. </w:t>
            </w:r>
            <w:r w:rsidRPr="001D1B2C">
              <w:rPr>
                <w:rFonts w:cs="宋体" w:hint="eastAsia"/>
                <w:sz w:val="24"/>
                <w:szCs w:val="24"/>
              </w:rPr>
              <w:t>经过今天的学习，你们也会像老师一样用英文介绍你的兴趣爱好了。</w:t>
            </w:r>
          </w:p>
        </w:tc>
        <w:tc>
          <w:tcPr>
            <w:tcW w:w="1664" w:type="dxa"/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sz w:val="24"/>
                <w:szCs w:val="24"/>
              </w:rPr>
              <w:t>PPT</w:t>
            </w:r>
            <w:r w:rsidRPr="001D1B2C">
              <w:rPr>
                <w:rFonts w:cs="宋体" w:hint="eastAsia"/>
                <w:sz w:val="24"/>
                <w:szCs w:val="24"/>
              </w:rPr>
              <w:t>第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页</w:t>
            </w:r>
          </w:p>
        </w:tc>
      </w:tr>
      <w:tr w:rsidR="00655578" w:rsidRPr="001D1B2C">
        <w:trPr>
          <w:trHeight w:val="430"/>
        </w:trPr>
        <w:tc>
          <w:tcPr>
            <w:tcW w:w="1242" w:type="dxa"/>
            <w:vMerge w:val="restart"/>
            <w:vAlign w:val="center"/>
          </w:tcPr>
          <w:p w:rsidR="00655578" w:rsidRPr="001D1B2C" w:rsidRDefault="00655578" w:rsidP="002712E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（三）</w:t>
            </w:r>
          </w:p>
          <w:p w:rsidR="00655578" w:rsidRPr="001D1B2C" w:rsidRDefault="00655578" w:rsidP="002712E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655578" w:rsidRPr="001D1B2C" w:rsidRDefault="00655578" w:rsidP="00010F44">
            <w:pPr>
              <w:pStyle w:val="ListParagraph"/>
              <w:numPr>
                <w:ilvl w:val="0"/>
                <w:numId w:val="2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D1B2C">
              <w:rPr>
                <w:rFonts w:hAnsi="宋体" w:cs="宋体" w:hint="eastAsia"/>
                <w:sz w:val="24"/>
                <w:szCs w:val="24"/>
              </w:rPr>
              <w:t>整体感知课文</w:t>
            </w:r>
          </w:p>
          <w:p w:rsidR="00655578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2712E7">
              <w:rPr>
                <w:rFonts w:cs="宋体" w:hint="eastAsia"/>
                <w:sz w:val="24"/>
                <w:szCs w:val="24"/>
              </w:rPr>
              <w:t>播放</w:t>
            </w:r>
            <w:r w:rsidRPr="002712E7">
              <w:rPr>
                <w:sz w:val="24"/>
                <w:szCs w:val="24"/>
              </w:rPr>
              <w:t>SB Unit 2</w:t>
            </w:r>
            <w:r w:rsidRPr="002712E7">
              <w:rPr>
                <w:rFonts w:cs="宋体" w:hint="eastAsia"/>
                <w:sz w:val="24"/>
                <w:szCs w:val="24"/>
              </w:rPr>
              <w:t>活动</w:t>
            </w:r>
            <w:r w:rsidRPr="002712E7">
              <w:rPr>
                <w:sz w:val="24"/>
                <w:szCs w:val="24"/>
              </w:rPr>
              <w:t>2</w:t>
            </w:r>
            <w:r w:rsidRPr="002712E7">
              <w:rPr>
                <w:rFonts w:cs="宋体" w:hint="eastAsia"/>
                <w:sz w:val="24"/>
                <w:szCs w:val="24"/>
              </w:rPr>
              <w:t>动画，</w:t>
            </w:r>
            <w:r w:rsidRPr="001D1B2C">
              <w:rPr>
                <w:rFonts w:cs="宋体" w:hint="eastAsia"/>
                <w:sz w:val="24"/>
                <w:szCs w:val="24"/>
              </w:rPr>
              <w:t>在播放动画前教师提要求：</w:t>
            </w:r>
            <w:r w:rsidRPr="00792744">
              <w:rPr>
                <w:i/>
                <w:iCs/>
                <w:sz w:val="24"/>
                <w:szCs w:val="24"/>
              </w:rPr>
              <w:t>Let’s watch a video. What can you see in the video</w:t>
            </w:r>
            <w:r>
              <w:rPr>
                <w:i/>
                <w:iCs/>
                <w:sz w:val="24"/>
                <w:szCs w:val="24"/>
              </w:rPr>
              <w:t xml:space="preserve">? </w:t>
            </w:r>
            <w:r w:rsidRPr="001D1B2C">
              <w:rPr>
                <w:rFonts w:cs="宋体" w:hint="eastAsia"/>
                <w:sz w:val="24"/>
                <w:szCs w:val="24"/>
              </w:rPr>
              <w:t>接下来我们要看一段动画，你能在动画里面看到什么？紧接着教师播放动画。</w:t>
            </w:r>
          </w:p>
          <w:p w:rsidR="00655578" w:rsidRPr="003B2F62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2712E7">
              <w:rPr>
                <w:rFonts w:cs="宋体" w:hint="eastAsia"/>
                <w:sz w:val="24"/>
                <w:szCs w:val="24"/>
              </w:rPr>
              <w:t>教师介绍故事背景：两个好朋友在聊天，他们向彼此介绍自己的爱好，我们看看他们都喜欢什么</w:t>
            </w:r>
            <w:r>
              <w:rPr>
                <w:rFonts w:cs="宋体" w:hint="eastAsia"/>
                <w:sz w:val="24"/>
                <w:szCs w:val="24"/>
              </w:rPr>
              <w:t>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</w:p>
          <w:p w:rsidR="00655578" w:rsidRPr="002712E7" w:rsidRDefault="00655578" w:rsidP="00010F44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655578" w:rsidRPr="001D1B2C">
        <w:trPr>
          <w:trHeight w:val="430"/>
        </w:trPr>
        <w:tc>
          <w:tcPr>
            <w:tcW w:w="1242" w:type="dxa"/>
            <w:vMerge/>
          </w:tcPr>
          <w:p w:rsidR="00655578" w:rsidRPr="001D1B2C" w:rsidRDefault="00655578" w:rsidP="00AC12F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655578" w:rsidRPr="001D1B2C" w:rsidRDefault="00655578" w:rsidP="002712E7">
            <w:pPr>
              <w:pStyle w:val="ListParagraph"/>
              <w:numPr>
                <w:ilvl w:val="0"/>
                <w:numId w:val="23"/>
              </w:numPr>
              <w:spacing w:line="360" w:lineRule="auto"/>
              <w:ind w:firstLineChars="0"/>
              <w:rPr>
                <w:kern w:val="0"/>
                <w:position w:val="1"/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课文学习，学习单词和句型</w:t>
            </w:r>
          </w:p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教师再次播放</w:t>
            </w:r>
            <w:r w:rsidRPr="003B2F62">
              <w:rPr>
                <w:sz w:val="24"/>
                <w:szCs w:val="24"/>
              </w:rPr>
              <w:t>SB Unit 2</w:t>
            </w:r>
            <w:r w:rsidRPr="003B2F62">
              <w:rPr>
                <w:rFonts w:cs="宋体" w:hint="eastAsia"/>
                <w:sz w:val="24"/>
                <w:szCs w:val="24"/>
              </w:rPr>
              <w:t>活动</w:t>
            </w:r>
            <w:r w:rsidRPr="003B2F62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动画，定格在</w:t>
            </w:r>
            <w:r w:rsidRPr="003B2F62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3B2F62">
              <w:rPr>
                <w:sz w:val="24"/>
                <w:szCs w:val="24"/>
              </w:rPr>
              <w:t>2</w:t>
            </w:r>
            <w:r w:rsidRPr="003B2F62">
              <w:rPr>
                <w:rFonts w:cs="宋体" w:hint="eastAsia"/>
                <w:sz w:val="24"/>
                <w:szCs w:val="24"/>
              </w:rPr>
              <w:t>活动</w:t>
            </w:r>
            <w:r w:rsidRPr="003B2F62">
              <w:rPr>
                <w:sz w:val="24"/>
                <w:szCs w:val="24"/>
              </w:rPr>
              <w:t>2</w:t>
            </w:r>
            <w:r w:rsidRPr="003B2F62">
              <w:rPr>
                <w:rFonts w:cs="宋体" w:hint="eastAsia"/>
                <w:sz w:val="24"/>
                <w:szCs w:val="24"/>
              </w:rPr>
              <w:t>的</w:t>
            </w:r>
            <w:r w:rsidRPr="001D1B2C">
              <w:rPr>
                <w:rFonts w:cs="宋体" w:hint="eastAsia"/>
                <w:sz w:val="24"/>
                <w:szCs w:val="24"/>
              </w:rPr>
              <w:t>第一幅图上，教师提问：男孩问女孩喜欢什么颜色，使用的什么语句？引导学生找到语句：</w:t>
            </w:r>
            <w:r w:rsidRPr="002712E7">
              <w:rPr>
                <w:i/>
                <w:iCs/>
                <w:sz w:val="24"/>
                <w:szCs w:val="24"/>
              </w:rPr>
              <w:t>What’s your favourite colour?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教师追问：女孩怎样回答的？引导学生回答语句：</w:t>
            </w:r>
            <w:r w:rsidRPr="002712E7">
              <w:rPr>
                <w:i/>
                <w:iCs/>
                <w:sz w:val="24"/>
                <w:szCs w:val="24"/>
              </w:rPr>
              <w:t xml:space="preserve">It’s red. </w:t>
            </w:r>
            <w:r w:rsidRPr="001D1B2C">
              <w:rPr>
                <w:rFonts w:cs="宋体" w:hint="eastAsia"/>
                <w:sz w:val="24"/>
                <w:szCs w:val="24"/>
              </w:rPr>
              <w:t>教师补充：原来女孩喜欢红色，女孩又反问男孩喜欢的颜色，使用语句：</w:t>
            </w:r>
            <w:r w:rsidRPr="002712E7">
              <w:rPr>
                <w:i/>
                <w:iCs/>
                <w:sz w:val="24"/>
                <w:szCs w:val="24"/>
              </w:rPr>
              <w:t>What about you?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2712E7">
              <w:rPr>
                <w:i/>
                <w:iCs/>
                <w:sz w:val="24"/>
                <w:szCs w:val="24"/>
              </w:rPr>
              <w:t>What’s the boy’s favourite colour?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引导学生回答：</w:t>
            </w:r>
            <w:r w:rsidRPr="002712E7">
              <w:rPr>
                <w:i/>
                <w:iCs/>
                <w:sz w:val="24"/>
                <w:szCs w:val="24"/>
              </w:rPr>
              <w:t>Black.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接下来应用语句实际交流，教师采访一名学生：</w:t>
            </w:r>
            <w:r w:rsidRPr="002712E7">
              <w:rPr>
                <w:i/>
                <w:iCs/>
                <w:sz w:val="24"/>
                <w:szCs w:val="24"/>
              </w:rPr>
              <w:t>What’s your favourite colour?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示意学生回答：</w:t>
            </w:r>
            <w:r w:rsidRPr="002712E7">
              <w:rPr>
                <w:i/>
                <w:iCs/>
                <w:sz w:val="24"/>
                <w:szCs w:val="24"/>
              </w:rPr>
              <w:t>It’s… What about you?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教师回答，</w:t>
            </w:r>
            <w:r>
              <w:rPr>
                <w:rFonts w:cs="宋体" w:hint="eastAsia"/>
                <w:sz w:val="24"/>
                <w:szCs w:val="24"/>
              </w:rPr>
              <w:t>如此</w:t>
            </w:r>
            <w:r w:rsidRPr="001D1B2C">
              <w:rPr>
                <w:rFonts w:cs="宋体" w:hint="eastAsia"/>
                <w:sz w:val="24"/>
                <w:szCs w:val="24"/>
              </w:rPr>
              <w:t>这样师生进行信息交流。之后教师连续询问几名学生，再鼓励学生彼此进行问答练习。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655578" w:rsidRPr="001D1B2C" w:rsidRDefault="00655578" w:rsidP="002712E7">
            <w:pPr>
              <w:spacing w:line="360" w:lineRule="auto"/>
              <w:rPr>
                <w:sz w:val="24"/>
                <w:szCs w:val="24"/>
              </w:rPr>
            </w:pPr>
          </w:p>
          <w:p w:rsidR="00655578" w:rsidRPr="001D1B2C" w:rsidRDefault="00655578" w:rsidP="002712E7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655578" w:rsidRPr="001D1B2C">
        <w:trPr>
          <w:trHeight w:val="430"/>
        </w:trPr>
        <w:tc>
          <w:tcPr>
            <w:tcW w:w="1242" w:type="dxa"/>
            <w:vMerge/>
          </w:tcPr>
          <w:p w:rsidR="00655578" w:rsidRPr="001D1B2C" w:rsidRDefault="00655578" w:rsidP="00010F4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rFonts w:hAnsi="宋体"/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请学生继续看动画。定格在</w:t>
            </w:r>
            <w:r w:rsidRPr="003B2F62">
              <w:rPr>
                <w:sz w:val="24"/>
                <w:szCs w:val="24"/>
              </w:rPr>
              <w:t>SB Unit 2</w:t>
            </w:r>
            <w:r w:rsidRPr="003B2F62">
              <w:rPr>
                <w:rFonts w:cs="宋体" w:hint="eastAsia"/>
                <w:sz w:val="24"/>
                <w:szCs w:val="24"/>
              </w:rPr>
              <w:t>活动</w:t>
            </w:r>
            <w:r w:rsidRPr="003B2F62">
              <w:rPr>
                <w:sz w:val="24"/>
                <w:szCs w:val="24"/>
              </w:rPr>
              <w:t>2</w:t>
            </w:r>
            <w:r w:rsidRPr="003B2F62">
              <w:rPr>
                <w:rFonts w:cs="宋体" w:hint="eastAsia"/>
                <w:sz w:val="24"/>
                <w:szCs w:val="24"/>
              </w:rPr>
              <w:t>的</w:t>
            </w:r>
            <w:r w:rsidRPr="001D1B2C">
              <w:rPr>
                <w:rFonts w:cs="宋体" w:hint="eastAsia"/>
                <w:sz w:val="24"/>
                <w:szCs w:val="24"/>
              </w:rPr>
              <w:t>第二幅图上，教师问：</w:t>
            </w:r>
            <w:r w:rsidRPr="002712E7">
              <w:rPr>
                <w:i/>
                <w:iCs/>
                <w:sz w:val="24"/>
                <w:szCs w:val="24"/>
              </w:rPr>
              <w:t>What’s the boy’s favourite animal?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引导学生回答：</w:t>
            </w:r>
            <w:r w:rsidRPr="002712E7">
              <w:rPr>
                <w:i/>
                <w:iCs/>
                <w:sz w:val="24"/>
                <w:szCs w:val="24"/>
              </w:rPr>
              <w:t>The panda.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教师追问：女孩是怎样反问男孩的？引导学生找到语句：</w:t>
            </w:r>
            <w:r w:rsidRPr="002712E7">
              <w:rPr>
                <w:i/>
                <w:iCs/>
                <w:sz w:val="24"/>
                <w:szCs w:val="24"/>
              </w:rPr>
              <w:t>What about you?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教师继续追问：</w:t>
            </w:r>
            <w:r w:rsidRPr="002712E7">
              <w:rPr>
                <w:i/>
                <w:iCs/>
                <w:sz w:val="24"/>
                <w:szCs w:val="24"/>
              </w:rPr>
              <w:t>What’s the boy’s favourite animal?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学生会回答：</w:t>
            </w:r>
            <w:r w:rsidRPr="002712E7">
              <w:rPr>
                <w:i/>
                <w:iCs/>
                <w:sz w:val="24"/>
                <w:szCs w:val="24"/>
              </w:rPr>
              <w:t>The lion.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655578" w:rsidRPr="001D1B2C">
        <w:trPr>
          <w:trHeight w:val="430"/>
        </w:trPr>
        <w:tc>
          <w:tcPr>
            <w:tcW w:w="1242" w:type="dxa"/>
            <w:vMerge/>
          </w:tcPr>
          <w:p w:rsidR="00655578" w:rsidRPr="001D1B2C" w:rsidRDefault="00655578" w:rsidP="002604F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655578" w:rsidRPr="001D1B2C" w:rsidRDefault="00655578" w:rsidP="00655578">
            <w:pPr>
              <w:spacing w:line="360" w:lineRule="auto"/>
              <w:ind w:leftChars="158" w:left="3168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请学生继续看动画。定格在</w:t>
            </w:r>
            <w:r w:rsidRPr="003B2F62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3B2F62">
              <w:rPr>
                <w:sz w:val="24"/>
                <w:szCs w:val="24"/>
              </w:rPr>
              <w:t>2</w:t>
            </w:r>
            <w:r w:rsidRPr="003B2F62">
              <w:rPr>
                <w:rFonts w:cs="宋体" w:hint="eastAsia"/>
                <w:sz w:val="24"/>
                <w:szCs w:val="24"/>
              </w:rPr>
              <w:t>活动</w:t>
            </w:r>
            <w:r w:rsidRPr="003B2F62">
              <w:rPr>
                <w:sz w:val="24"/>
                <w:szCs w:val="24"/>
              </w:rPr>
              <w:t>2</w:t>
            </w:r>
            <w:r w:rsidRPr="003B2F62">
              <w:rPr>
                <w:rFonts w:cs="宋体" w:hint="eastAsia"/>
                <w:sz w:val="24"/>
                <w:szCs w:val="24"/>
              </w:rPr>
              <w:t>的</w:t>
            </w:r>
            <w:r w:rsidRPr="001D1B2C">
              <w:rPr>
                <w:rFonts w:cs="宋体" w:hint="eastAsia"/>
                <w:sz w:val="24"/>
                <w:szCs w:val="24"/>
              </w:rPr>
              <w:t>第三幅图上，教师问：</w:t>
            </w:r>
            <w:r w:rsidRPr="002712E7">
              <w:rPr>
                <w:i/>
                <w:iCs/>
                <w:sz w:val="24"/>
                <w:szCs w:val="24"/>
              </w:rPr>
              <w:t>What’s the boy’s favourite sport?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引导学生回答：</w:t>
            </w:r>
            <w:r w:rsidRPr="002712E7">
              <w:rPr>
                <w:i/>
                <w:iCs/>
                <w:sz w:val="24"/>
                <w:szCs w:val="24"/>
              </w:rPr>
              <w:t>Ping-pong.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教师追问：女孩是怎样反问男孩的？引导学生找到语句：</w:t>
            </w:r>
            <w:r w:rsidRPr="002712E7">
              <w:rPr>
                <w:i/>
                <w:iCs/>
                <w:sz w:val="24"/>
                <w:szCs w:val="24"/>
              </w:rPr>
              <w:t>What about you?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教师继续追问：</w:t>
            </w:r>
            <w:r w:rsidRPr="002712E7">
              <w:rPr>
                <w:i/>
                <w:iCs/>
                <w:sz w:val="24"/>
                <w:szCs w:val="24"/>
              </w:rPr>
              <w:t>What’s the boy’s favourite sport?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学生会回答：</w:t>
            </w:r>
            <w:r w:rsidRPr="002712E7">
              <w:rPr>
                <w:i/>
                <w:iCs/>
                <w:sz w:val="24"/>
                <w:szCs w:val="24"/>
              </w:rPr>
              <w:t>His favourite sport is swimming.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这个回答难度较高，教师指导语句的朗读，并进行替换练习，教师询问学生：</w:t>
            </w:r>
            <w:r w:rsidRPr="002712E7">
              <w:rPr>
                <w:i/>
                <w:iCs/>
                <w:sz w:val="24"/>
                <w:szCs w:val="24"/>
              </w:rPr>
              <w:t>What’s your favourite sport?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引导学生使用语句：</w:t>
            </w:r>
            <w:r w:rsidRPr="002712E7">
              <w:rPr>
                <w:i/>
                <w:iCs/>
                <w:sz w:val="24"/>
                <w:szCs w:val="24"/>
              </w:rPr>
              <w:t>My favourite sport is…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进行完整回答。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655578" w:rsidRPr="001D1B2C" w:rsidRDefault="00655578" w:rsidP="002604F9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655578" w:rsidRPr="001D1B2C">
        <w:trPr>
          <w:trHeight w:val="430"/>
        </w:trPr>
        <w:tc>
          <w:tcPr>
            <w:tcW w:w="1242" w:type="dxa"/>
            <w:vMerge/>
          </w:tcPr>
          <w:p w:rsidR="00655578" w:rsidRPr="001D1B2C" w:rsidRDefault="00655578" w:rsidP="00436B2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655578" w:rsidRPr="001D1B2C" w:rsidRDefault="00655578" w:rsidP="003B2F62">
            <w:pPr>
              <w:pStyle w:val="ListParagraph"/>
              <w:numPr>
                <w:ilvl w:val="0"/>
                <w:numId w:val="2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朗读课文的练习</w:t>
            </w:r>
          </w:p>
          <w:p w:rsidR="00655578" w:rsidRPr="001D1B2C" w:rsidRDefault="00655578" w:rsidP="00655578">
            <w:pPr>
              <w:pStyle w:val="ListParagraph"/>
              <w:spacing w:line="360" w:lineRule="auto"/>
              <w:ind w:leftChars="171" w:left="31680" w:firstLineChars="0" w:firstLine="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请学生独立使用点读笔练习跟读课文，教师巡视指导，鼓励学生进行语音语调的模仿。有条件的班级可以使用点读笔开展跟读录音模仿的练习，鼓励学生模仿原汁原味的课文朗读。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655578" w:rsidRPr="001D1B2C" w:rsidRDefault="00655578" w:rsidP="003B2F62">
            <w:pPr>
              <w:spacing w:line="360" w:lineRule="auto"/>
              <w:rPr>
                <w:sz w:val="24"/>
                <w:szCs w:val="24"/>
              </w:rPr>
            </w:pPr>
          </w:p>
          <w:p w:rsidR="00655578" w:rsidRPr="001D1B2C" w:rsidRDefault="00655578" w:rsidP="003B2F62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点读笔</w:t>
            </w:r>
          </w:p>
        </w:tc>
      </w:tr>
      <w:tr w:rsidR="00655578" w:rsidRPr="001D1B2C">
        <w:trPr>
          <w:trHeight w:val="430"/>
        </w:trPr>
        <w:tc>
          <w:tcPr>
            <w:tcW w:w="1242" w:type="dxa"/>
            <w:vMerge/>
          </w:tcPr>
          <w:p w:rsidR="00655578" w:rsidRPr="001D1B2C" w:rsidRDefault="00655578" w:rsidP="00010F4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655578" w:rsidRPr="001D1B2C" w:rsidRDefault="00655578" w:rsidP="003B2F62">
            <w:pPr>
              <w:pStyle w:val="ListParagraph"/>
              <w:numPr>
                <w:ilvl w:val="0"/>
                <w:numId w:val="2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回顾课文情节，指导课文表演</w:t>
            </w:r>
          </w:p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教师扮演男孩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1D1B2C">
              <w:rPr>
                <w:rFonts w:cs="宋体" w:hint="eastAsia"/>
                <w:sz w:val="24"/>
                <w:szCs w:val="24"/>
              </w:rPr>
              <w:t>请一名学生扮演女孩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1D1B2C">
              <w:rPr>
                <w:rFonts w:cs="宋体" w:hint="eastAsia"/>
                <w:sz w:val="24"/>
                <w:szCs w:val="24"/>
              </w:rPr>
              <w:t>借助板书支持进行课文表演。</w:t>
            </w:r>
          </w:p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请学生两两一组进行课文表演练习。练习前教师提出表演要求，学生的表演可以分为几个级别：一星级别，学生能够根据板书，完成表演。二星级别，学生能够基本脱离板书，完成表演。三星级别，学生不仅能够脱离板书，还能够补充语言，出色完成表演。</w:t>
            </w:r>
          </w:p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rFonts w:hAnsi="宋体"/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请几组学生进行表演展示，其他学生予以点评。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55578" w:rsidRPr="001D1B2C">
        <w:trPr>
          <w:trHeight w:val="1621"/>
        </w:trPr>
        <w:tc>
          <w:tcPr>
            <w:tcW w:w="1242" w:type="dxa"/>
            <w:vMerge w:val="restart"/>
            <w:vAlign w:val="center"/>
          </w:tcPr>
          <w:p w:rsidR="00655578" w:rsidRPr="001D1B2C" w:rsidRDefault="00655578" w:rsidP="00D600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（四）</w:t>
            </w:r>
          </w:p>
          <w:p w:rsidR="00655578" w:rsidRPr="001D1B2C" w:rsidRDefault="00655578" w:rsidP="00D600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训练巩固</w:t>
            </w:r>
          </w:p>
        </w:tc>
        <w:tc>
          <w:tcPr>
            <w:tcW w:w="5566" w:type="dxa"/>
          </w:tcPr>
          <w:p w:rsidR="00655578" w:rsidRPr="001D1B2C" w:rsidRDefault="00655578" w:rsidP="00010F44">
            <w:pPr>
              <w:pStyle w:val="ListParagraph"/>
              <w:numPr>
                <w:ilvl w:val="0"/>
                <w:numId w:val="35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D1B2C">
              <w:rPr>
                <w:sz w:val="24"/>
                <w:szCs w:val="24"/>
              </w:rPr>
              <w:t>Listen and tick</w:t>
            </w:r>
            <w:r w:rsidRPr="001D1B2C">
              <w:rPr>
                <w:rFonts w:cs="宋体" w:hint="eastAsia"/>
                <w:sz w:val="24"/>
                <w:szCs w:val="24"/>
              </w:rPr>
              <w:t>：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 xml:space="preserve">2 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3</w:t>
            </w:r>
          </w:p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1D1B2C">
              <w:rPr>
                <w:sz w:val="24"/>
                <w:szCs w:val="24"/>
              </w:rPr>
              <w:t>PPT</w:t>
            </w:r>
            <w:r w:rsidRPr="001D1B2C">
              <w:rPr>
                <w:rFonts w:cs="宋体" w:hint="eastAsia"/>
                <w:sz w:val="24"/>
                <w:szCs w:val="24"/>
              </w:rPr>
              <w:t>先呈现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 xml:space="preserve">2 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 xml:space="preserve"> 3</w:t>
            </w:r>
            <w:r w:rsidRPr="001D1B2C">
              <w:rPr>
                <w:rFonts w:cs="宋体" w:hint="eastAsia"/>
                <w:sz w:val="24"/>
                <w:szCs w:val="24"/>
              </w:rPr>
              <w:t>的完整图片，教师提问：</w:t>
            </w:r>
            <w:r w:rsidRPr="00D6001F">
              <w:rPr>
                <w:i/>
                <w:iCs/>
                <w:sz w:val="24"/>
                <w:szCs w:val="24"/>
              </w:rPr>
              <w:t>What can you see?</w:t>
            </w:r>
            <w:r w:rsidRPr="001D1B2C">
              <w:rPr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你在图上看到了什么？引导学生观察图片，为听力做准备。</w:t>
            </w:r>
          </w:p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讲解活动要求：请学生根据听到的内容进行判断，并</w:t>
            </w:r>
            <w:r>
              <w:rPr>
                <w:rFonts w:cs="宋体" w:hint="eastAsia"/>
                <w:sz w:val="24"/>
                <w:szCs w:val="24"/>
              </w:rPr>
              <w:t>在</w:t>
            </w:r>
            <w:r w:rsidRPr="001D1B2C">
              <w:rPr>
                <w:rFonts w:cs="宋体" w:hint="eastAsia"/>
                <w:sz w:val="24"/>
                <w:szCs w:val="24"/>
              </w:rPr>
              <w:t>正确的图片下面</w:t>
            </w:r>
            <w:r>
              <w:rPr>
                <w:rFonts w:cs="宋体" w:hint="eastAsia"/>
                <w:sz w:val="24"/>
                <w:szCs w:val="24"/>
              </w:rPr>
              <w:t>打钩</w:t>
            </w:r>
            <w:r w:rsidRPr="001D1B2C">
              <w:rPr>
                <w:rFonts w:cs="宋体" w:hint="eastAsia"/>
                <w:sz w:val="24"/>
                <w:szCs w:val="24"/>
              </w:rPr>
              <w:t>。</w:t>
            </w:r>
          </w:p>
          <w:p w:rsidR="00655578" w:rsidRDefault="00655578" w:rsidP="00655578">
            <w:pPr>
              <w:pStyle w:val="ListParagraph"/>
              <w:spacing w:line="360" w:lineRule="auto"/>
              <w:ind w:leftChars="158" w:left="31680" w:firstLineChars="0" w:firstLine="0"/>
            </w:pPr>
            <w:r w:rsidRPr="001D1B2C">
              <w:rPr>
                <w:rFonts w:cs="宋体" w:hint="eastAsia"/>
              </w:rPr>
              <w:t>播放听力三遍，请学生独立完成听力。</w:t>
            </w:r>
            <w:r>
              <w:rPr>
                <w:rFonts w:cs="宋体" w:hint="eastAsia"/>
              </w:rPr>
              <w:t>之后</w:t>
            </w:r>
            <w:r w:rsidRPr="001D1B2C">
              <w:rPr>
                <w:rFonts w:cs="宋体" w:hint="eastAsia"/>
              </w:rPr>
              <w:t>师生订正听力答案</w:t>
            </w:r>
            <w:r>
              <w:rPr>
                <w:rFonts w:cs="宋体" w:hint="eastAsia"/>
              </w:rPr>
              <w:t>。</w:t>
            </w:r>
            <w:r w:rsidRPr="001D1B2C">
              <w:rPr>
                <w:rFonts w:cs="宋体" w:hint="eastAsia"/>
              </w:rPr>
              <w:t>听力原文如下：</w:t>
            </w:r>
          </w:p>
          <w:p w:rsidR="00655578" w:rsidRDefault="00655578" w:rsidP="00655578">
            <w:pPr>
              <w:pStyle w:val="ListParagraph"/>
              <w:spacing w:line="360" w:lineRule="auto"/>
              <w:ind w:leftChars="158" w:left="31680" w:firstLineChars="0" w:firstLine="0"/>
            </w:pPr>
            <w:r w:rsidRPr="001D1B2C">
              <w:t>1. My favourite colour is black.</w:t>
            </w:r>
          </w:p>
          <w:p w:rsidR="00655578" w:rsidRDefault="00655578" w:rsidP="00655578">
            <w:pPr>
              <w:pStyle w:val="ListParagraph"/>
              <w:spacing w:line="360" w:lineRule="auto"/>
              <w:ind w:leftChars="158" w:left="31680" w:firstLineChars="0" w:firstLine="0"/>
            </w:pPr>
            <w:r w:rsidRPr="001D1B2C">
              <w:t>2. My favourite sport is football.</w:t>
            </w:r>
          </w:p>
          <w:p w:rsidR="00655578" w:rsidRPr="00D6001F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1D1B2C">
              <w:t>3. My favourite animal is the panda.</w:t>
            </w:r>
          </w:p>
        </w:tc>
        <w:tc>
          <w:tcPr>
            <w:tcW w:w="1664" w:type="dxa"/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</w:p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3</w:t>
            </w:r>
          </w:p>
        </w:tc>
      </w:tr>
      <w:tr w:rsidR="00655578" w:rsidRPr="001D1B2C">
        <w:trPr>
          <w:trHeight w:val="1621"/>
        </w:trPr>
        <w:tc>
          <w:tcPr>
            <w:tcW w:w="1242" w:type="dxa"/>
            <w:vMerge/>
          </w:tcPr>
          <w:p w:rsidR="00655578" w:rsidRPr="001D1B2C" w:rsidRDefault="00655578" w:rsidP="00010F4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655578" w:rsidRPr="001D1B2C" w:rsidRDefault="00655578" w:rsidP="00D6001F">
            <w:pPr>
              <w:pStyle w:val="ListParagraph"/>
              <w:numPr>
                <w:ilvl w:val="0"/>
                <w:numId w:val="35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学习歌曲：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4</w:t>
            </w:r>
          </w:p>
          <w:p w:rsidR="00655578" w:rsidRPr="00012BDE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i/>
                <w:iCs/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播放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 xml:space="preserve">2 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 xml:space="preserve"> 4</w:t>
            </w:r>
            <w:r w:rsidRPr="001D1B2C">
              <w:rPr>
                <w:rFonts w:cs="宋体" w:hint="eastAsia"/>
                <w:sz w:val="24"/>
                <w:szCs w:val="24"/>
              </w:rPr>
              <w:t>的歌曲，播放之前教师介绍：</w:t>
            </w:r>
            <w:r w:rsidRPr="00012BDE">
              <w:rPr>
                <w:i/>
                <w:iCs/>
                <w:sz w:val="24"/>
                <w:szCs w:val="24"/>
              </w:rPr>
              <w:t>Let’s listen to a song. What can you hear?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1D1B2C">
              <w:rPr>
                <w:rFonts w:cs="宋体" w:hint="eastAsia"/>
                <w:sz w:val="24"/>
                <w:szCs w:val="24"/>
              </w:rPr>
              <w:t>我们来听一首歌曲，你能听到什么？根据学生的回答进行反馈：</w:t>
            </w:r>
            <w:r w:rsidRPr="00012BDE">
              <w:rPr>
                <w:i/>
                <w:iCs/>
                <w:sz w:val="24"/>
                <w:szCs w:val="24"/>
              </w:rPr>
              <w:t>I like swimming. We like football. I like ping-pong. I like the zoo. I really like to play with you.</w:t>
            </w:r>
          </w:p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再次</w:t>
            </w:r>
            <w:r w:rsidRPr="001D1B2C">
              <w:rPr>
                <w:rFonts w:cs="宋体" w:hint="eastAsia"/>
                <w:sz w:val="24"/>
                <w:szCs w:val="24"/>
              </w:rPr>
              <w:t>播放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 xml:space="preserve">2 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 xml:space="preserve"> 4</w:t>
            </w:r>
            <w:r w:rsidRPr="001D1B2C">
              <w:rPr>
                <w:rFonts w:cs="宋体" w:hint="eastAsia"/>
                <w:sz w:val="24"/>
                <w:szCs w:val="24"/>
              </w:rPr>
              <w:t>的歌曲，请学生跟着小声哼唱。</w:t>
            </w:r>
          </w:p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第三遍</w:t>
            </w:r>
            <w:r w:rsidRPr="001D1B2C">
              <w:rPr>
                <w:rFonts w:cs="宋体" w:hint="eastAsia"/>
                <w:sz w:val="24"/>
                <w:szCs w:val="24"/>
              </w:rPr>
              <w:t>播放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 xml:space="preserve">2 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 xml:space="preserve"> 4</w:t>
            </w:r>
            <w:r w:rsidRPr="001D1B2C">
              <w:rPr>
                <w:rFonts w:cs="宋体" w:hint="eastAsia"/>
                <w:sz w:val="24"/>
                <w:szCs w:val="24"/>
              </w:rPr>
              <w:t>的歌曲，学生可以边做动作边唱。</w:t>
            </w:r>
          </w:p>
        </w:tc>
        <w:tc>
          <w:tcPr>
            <w:tcW w:w="1664" w:type="dxa"/>
          </w:tcPr>
          <w:p w:rsidR="00655578" w:rsidRDefault="00655578" w:rsidP="00D6001F">
            <w:pPr>
              <w:spacing w:line="360" w:lineRule="auto"/>
              <w:rPr>
                <w:sz w:val="24"/>
                <w:szCs w:val="24"/>
              </w:rPr>
            </w:pPr>
          </w:p>
          <w:p w:rsidR="00655578" w:rsidRPr="001D1B2C" w:rsidRDefault="00655578" w:rsidP="00D6001F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动画</w:t>
            </w:r>
          </w:p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55578" w:rsidRPr="001D1B2C">
        <w:trPr>
          <w:trHeight w:val="3248"/>
        </w:trPr>
        <w:tc>
          <w:tcPr>
            <w:tcW w:w="1242" w:type="dxa"/>
            <w:vMerge w:val="restart"/>
            <w:vAlign w:val="center"/>
          </w:tcPr>
          <w:p w:rsidR="00655578" w:rsidRPr="001D1B2C" w:rsidRDefault="00655578" w:rsidP="00D600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（五）</w:t>
            </w:r>
          </w:p>
          <w:p w:rsidR="00655578" w:rsidRPr="001D1B2C" w:rsidRDefault="00655578" w:rsidP="00D6001F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1D1B2C">
              <w:rPr>
                <w:rFonts w:cs="宋体" w:hint="eastAsia"/>
                <w:kern w:val="0"/>
                <w:sz w:val="24"/>
                <w:szCs w:val="24"/>
              </w:rPr>
              <w:t>任务完成</w:t>
            </w:r>
          </w:p>
        </w:tc>
        <w:tc>
          <w:tcPr>
            <w:tcW w:w="5566" w:type="dxa"/>
          </w:tcPr>
          <w:p w:rsidR="00655578" w:rsidRPr="001D1B2C" w:rsidRDefault="00655578" w:rsidP="00010F44">
            <w:pPr>
              <w:pStyle w:val="ListParagraph"/>
              <w:numPr>
                <w:ilvl w:val="0"/>
                <w:numId w:val="37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D1B2C">
              <w:rPr>
                <w:sz w:val="24"/>
                <w:szCs w:val="24"/>
              </w:rPr>
              <w:t>Play the game</w:t>
            </w:r>
            <w:r>
              <w:rPr>
                <w:rFonts w:cs="宋体" w:hint="eastAsia"/>
                <w:sz w:val="24"/>
                <w:szCs w:val="24"/>
              </w:rPr>
              <w:t>：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5</w:t>
            </w:r>
          </w:p>
          <w:p w:rsidR="00655578" w:rsidRPr="00E74F68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E74F68">
              <w:rPr>
                <w:rFonts w:cs="宋体" w:hint="eastAsia"/>
                <w:sz w:val="24"/>
                <w:szCs w:val="24"/>
              </w:rPr>
              <w:t>请几名学生到讲台前，第一名学生描述自己的爱好，例如：</w:t>
            </w:r>
            <w:r w:rsidRPr="00E74F68">
              <w:rPr>
                <w:i/>
                <w:iCs/>
                <w:sz w:val="24"/>
                <w:szCs w:val="24"/>
              </w:rPr>
              <w:t>I like football.</w:t>
            </w:r>
            <w:r w:rsidRPr="00E74F68">
              <w:rPr>
                <w:sz w:val="24"/>
                <w:szCs w:val="24"/>
              </w:rPr>
              <w:t xml:space="preserve"> </w:t>
            </w:r>
            <w:r w:rsidRPr="00E74F68">
              <w:rPr>
                <w:rFonts w:cs="宋体" w:hint="eastAsia"/>
                <w:sz w:val="24"/>
                <w:szCs w:val="24"/>
              </w:rPr>
              <w:t>第二名学生重复第一名学生的爱好，然后补充自己的爱好，例如：</w:t>
            </w:r>
            <w:r w:rsidRPr="00E74F68">
              <w:rPr>
                <w:i/>
                <w:iCs/>
                <w:sz w:val="24"/>
                <w:szCs w:val="24"/>
              </w:rPr>
              <w:t>I like football and basketball.</w:t>
            </w:r>
            <w:r w:rsidRPr="00E74F68">
              <w:rPr>
                <w:sz w:val="24"/>
                <w:szCs w:val="24"/>
              </w:rPr>
              <w:t xml:space="preserve"> </w:t>
            </w:r>
            <w:r w:rsidRPr="00E74F68">
              <w:rPr>
                <w:rFonts w:cs="宋体" w:hint="eastAsia"/>
                <w:sz w:val="24"/>
                <w:szCs w:val="24"/>
              </w:rPr>
              <w:t>第三名学生重复第一名学生和第二名学生的爱好，然后补充自己的爱好，例如：</w:t>
            </w:r>
            <w:r w:rsidRPr="00E74F68">
              <w:rPr>
                <w:i/>
                <w:iCs/>
                <w:sz w:val="24"/>
                <w:szCs w:val="24"/>
              </w:rPr>
              <w:t xml:space="preserve">I like football, basketball and ping-pong. </w:t>
            </w:r>
            <w:r w:rsidRPr="00E74F68">
              <w:rPr>
                <w:rFonts w:cs="宋体" w:hint="eastAsia"/>
                <w:sz w:val="24"/>
                <w:szCs w:val="24"/>
              </w:rPr>
              <w:t>请学生分组进行练习。</w:t>
            </w:r>
          </w:p>
        </w:tc>
        <w:tc>
          <w:tcPr>
            <w:tcW w:w="1664" w:type="dxa"/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</w:p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5</w:t>
            </w:r>
          </w:p>
        </w:tc>
      </w:tr>
      <w:tr w:rsidR="00655578" w:rsidRPr="001D1B2C">
        <w:trPr>
          <w:trHeight w:val="1703"/>
        </w:trPr>
        <w:tc>
          <w:tcPr>
            <w:tcW w:w="1242" w:type="dxa"/>
            <w:vMerge/>
          </w:tcPr>
          <w:p w:rsidR="00655578" w:rsidRPr="001D1B2C" w:rsidRDefault="00655578" w:rsidP="00010F4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655578" w:rsidRPr="001D1B2C" w:rsidRDefault="00655578" w:rsidP="00E74F68">
            <w:pPr>
              <w:pStyle w:val="ListParagraph"/>
              <w:numPr>
                <w:ilvl w:val="0"/>
                <w:numId w:val="37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D1B2C">
              <w:rPr>
                <w:sz w:val="24"/>
                <w:szCs w:val="24"/>
              </w:rPr>
              <w:t>Ask and answer</w:t>
            </w:r>
            <w:r w:rsidRPr="001D1B2C">
              <w:rPr>
                <w:rFonts w:cs="宋体" w:hint="eastAsia"/>
                <w:sz w:val="24"/>
                <w:szCs w:val="24"/>
              </w:rPr>
              <w:t>：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6</w:t>
            </w:r>
          </w:p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color w:val="231F20"/>
                <w:spacing w:val="3"/>
                <w:kern w:val="0"/>
                <w:sz w:val="23"/>
                <w:szCs w:val="23"/>
              </w:rPr>
              <w:t>教师先发给每位学生</w:t>
            </w:r>
            <w:r w:rsidRPr="001D1B2C">
              <w:rPr>
                <w:color w:val="231F20"/>
                <w:spacing w:val="3"/>
                <w:kern w:val="0"/>
                <w:sz w:val="23"/>
                <w:szCs w:val="23"/>
              </w:rPr>
              <w:t>3</w:t>
            </w:r>
            <w:r w:rsidRPr="001D1B2C">
              <w:rPr>
                <w:rFonts w:cs="宋体" w:hint="eastAsia"/>
                <w:color w:val="231F20"/>
                <w:spacing w:val="3"/>
                <w:kern w:val="0"/>
                <w:sz w:val="23"/>
                <w:szCs w:val="23"/>
              </w:rPr>
              <w:t>张采访用的表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格（</w:t>
            </w:r>
            <w:r w:rsidRPr="001D1B2C">
              <w:rPr>
                <w:color w:val="231F20"/>
                <w:kern w:val="0"/>
                <w:sz w:val="23"/>
                <w:szCs w:val="23"/>
              </w:rPr>
              <w:t>P</w:t>
            </w:r>
            <w:r w:rsidRPr="001D1B2C">
              <w:rPr>
                <w:sz w:val="24"/>
                <w:szCs w:val="24"/>
              </w:rPr>
              <w:t>PT</w:t>
            </w:r>
            <w:r w:rsidRPr="001D1B2C">
              <w:rPr>
                <w:rFonts w:cs="宋体" w:hint="eastAsia"/>
                <w:sz w:val="24"/>
                <w:szCs w:val="24"/>
              </w:rPr>
              <w:t>第</w:t>
            </w:r>
            <w:r w:rsidRPr="001D1B2C">
              <w:rPr>
                <w:sz w:val="24"/>
                <w:szCs w:val="24"/>
              </w:rPr>
              <w:t>3-5</w:t>
            </w:r>
            <w:r w:rsidRPr="001D1B2C">
              <w:rPr>
                <w:rFonts w:cs="宋体" w:hint="eastAsia"/>
                <w:sz w:val="24"/>
                <w:szCs w:val="24"/>
              </w:rPr>
              <w:t>页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）</w:t>
            </w:r>
            <w:r w:rsidRPr="001D1B2C">
              <w:rPr>
                <w:rFonts w:cs="宋体" w:hint="eastAsia"/>
                <w:color w:val="231F20"/>
                <w:spacing w:val="3"/>
                <w:kern w:val="0"/>
                <w:sz w:val="23"/>
                <w:szCs w:val="23"/>
              </w:rPr>
              <w:t>，告诉学生可以在表格的最后一列中</w:t>
            </w:r>
            <w:r w:rsidRPr="001D1B2C">
              <w:rPr>
                <w:rFonts w:cs="宋体" w:hint="eastAsia"/>
                <w:color w:val="231F20"/>
                <w:spacing w:val="7"/>
                <w:kern w:val="0"/>
                <w:sz w:val="23"/>
                <w:szCs w:val="23"/>
              </w:rPr>
              <w:t>根据情况增加新内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容</w:t>
            </w:r>
            <w:r w:rsidRPr="001D1B2C">
              <w:rPr>
                <w:rFonts w:cs="宋体" w:hint="eastAsia"/>
                <w:color w:val="231F20"/>
                <w:spacing w:val="7"/>
                <w:kern w:val="0"/>
                <w:sz w:val="23"/>
                <w:szCs w:val="23"/>
              </w:rPr>
              <w:t>，比如调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查</w:t>
            </w:r>
            <w:r w:rsidRPr="00E74F68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What</w:t>
            </w:r>
            <w:r w:rsidRPr="00E74F68">
              <w:rPr>
                <w:i/>
                <w:iCs/>
                <w:color w:val="231F20"/>
                <w:spacing w:val="-13"/>
                <w:kern w:val="0"/>
                <w:position w:val="1"/>
                <w:sz w:val="23"/>
                <w:szCs w:val="23"/>
              </w:rPr>
              <w:t>’</w:t>
            </w:r>
            <w:r w:rsidRPr="00E74F68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s</w:t>
            </w:r>
            <w:r w:rsidRPr="00E74F68">
              <w:rPr>
                <w:i/>
                <w:iCs/>
                <w:color w:val="231F20"/>
                <w:spacing w:val="3"/>
                <w:kern w:val="0"/>
                <w:position w:val="1"/>
                <w:sz w:val="23"/>
                <w:szCs w:val="23"/>
              </w:rPr>
              <w:t xml:space="preserve"> </w:t>
            </w:r>
            <w:r w:rsidRPr="00E74F68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your</w:t>
            </w:r>
            <w:r w:rsidRPr="00E74F68">
              <w:rPr>
                <w:i/>
                <w:iCs/>
                <w:color w:val="231F20"/>
                <w:spacing w:val="8"/>
                <w:kern w:val="0"/>
                <w:position w:val="1"/>
                <w:sz w:val="23"/>
                <w:szCs w:val="23"/>
              </w:rPr>
              <w:t xml:space="preserve"> </w:t>
            </w:r>
            <w:r w:rsidRPr="00E74F68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favourite colour?</w:t>
            </w:r>
            <w:r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 xml:space="preserve"> 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时</w:t>
            </w:r>
            <w:r w:rsidRPr="001D1B2C">
              <w:rPr>
                <w:rFonts w:cs="宋体" w:hint="eastAsia"/>
                <w:color w:val="231F20"/>
                <w:spacing w:val="7"/>
                <w:kern w:val="0"/>
                <w:sz w:val="23"/>
                <w:szCs w:val="23"/>
              </w:rPr>
              <w:t>，若有学生</w:t>
            </w:r>
            <w:r w:rsidRPr="001D1B2C">
              <w:rPr>
                <w:rFonts w:cs="宋体" w:hint="eastAsia"/>
                <w:color w:val="231F20"/>
                <w:spacing w:val="-30"/>
                <w:kern w:val="0"/>
                <w:sz w:val="23"/>
                <w:szCs w:val="23"/>
              </w:rPr>
              <w:t>说</w:t>
            </w:r>
            <w:r>
              <w:rPr>
                <w:color w:val="231F20"/>
                <w:spacing w:val="-30"/>
                <w:kern w:val="0"/>
                <w:sz w:val="23"/>
                <w:szCs w:val="23"/>
              </w:rPr>
              <w:t xml:space="preserve"> </w:t>
            </w:r>
            <w:r w:rsidRPr="00D6001F">
              <w:rPr>
                <w:i/>
                <w:iCs/>
                <w:color w:val="231F20"/>
                <w:spacing w:val="-30"/>
                <w:kern w:val="0"/>
                <w:sz w:val="23"/>
                <w:szCs w:val="23"/>
              </w:rPr>
              <w:t xml:space="preserve"> </w:t>
            </w:r>
            <w:r w:rsidRPr="00D6001F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It</w:t>
            </w:r>
            <w:r w:rsidRPr="00D6001F">
              <w:rPr>
                <w:i/>
                <w:iCs/>
                <w:color w:val="231F20"/>
                <w:spacing w:val="-13"/>
                <w:kern w:val="0"/>
                <w:position w:val="1"/>
                <w:sz w:val="23"/>
                <w:szCs w:val="23"/>
              </w:rPr>
              <w:t>’</w:t>
            </w:r>
            <w:r w:rsidRPr="00D6001F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s white.</w:t>
            </w:r>
            <w:r>
              <w:rPr>
                <w:color w:val="231F20"/>
                <w:kern w:val="0"/>
                <w:position w:val="1"/>
                <w:sz w:val="23"/>
                <w:szCs w:val="23"/>
              </w:rPr>
              <w:t xml:space="preserve"> </w:t>
            </w:r>
            <w:r w:rsidRPr="001D1B2C">
              <w:rPr>
                <w:rFonts w:cs="宋体" w:hint="eastAsia"/>
                <w:color w:val="231F20"/>
                <w:spacing w:val="8"/>
                <w:kern w:val="0"/>
                <w:sz w:val="23"/>
                <w:szCs w:val="23"/>
              </w:rPr>
              <w:t>但表格中现在没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有</w:t>
            </w:r>
            <w:r w:rsidRPr="00D6001F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white</w:t>
            </w:r>
            <w:r>
              <w:rPr>
                <w:rFonts w:cs="宋体" w:hint="eastAsia"/>
                <w:color w:val="231F20"/>
                <w:kern w:val="0"/>
                <w:position w:val="1"/>
                <w:sz w:val="23"/>
                <w:szCs w:val="23"/>
              </w:rPr>
              <w:t>，那么</w:t>
            </w:r>
            <w:r w:rsidRPr="001D1B2C">
              <w:rPr>
                <w:rFonts w:cs="宋体" w:hint="eastAsia"/>
                <w:color w:val="231F20"/>
                <w:spacing w:val="8"/>
                <w:kern w:val="0"/>
                <w:sz w:val="23"/>
                <w:szCs w:val="23"/>
              </w:rPr>
              <w:t>就可以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把</w:t>
            </w:r>
            <w:r w:rsidRPr="00D6001F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white</w:t>
            </w:r>
            <w:r w:rsidRPr="001D1B2C">
              <w:rPr>
                <w:rFonts w:cs="宋体" w:hint="eastAsia"/>
                <w:color w:val="231F20"/>
                <w:spacing w:val="8"/>
                <w:kern w:val="0"/>
                <w:sz w:val="23"/>
                <w:szCs w:val="23"/>
              </w:rPr>
              <w:t>写在最后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一列。若还有新出现的其他内容，可以继续增加。</w:t>
            </w:r>
          </w:p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color w:val="231F20"/>
                <w:spacing w:val="6"/>
                <w:kern w:val="0"/>
                <w:sz w:val="23"/>
                <w:szCs w:val="23"/>
              </w:rPr>
              <w:t>请学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生</w:t>
            </w:r>
            <w:r w:rsidRPr="001D1B2C">
              <w:rPr>
                <w:color w:val="231F20"/>
                <w:spacing w:val="-56"/>
                <w:kern w:val="0"/>
                <w:sz w:val="23"/>
                <w:szCs w:val="23"/>
              </w:rPr>
              <w:t xml:space="preserve"> </w:t>
            </w:r>
            <w:r w:rsidRPr="001D1B2C">
              <w:rPr>
                <w:color w:val="231F20"/>
                <w:w w:val="110"/>
                <w:kern w:val="0"/>
                <w:position w:val="1"/>
                <w:sz w:val="23"/>
                <w:szCs w:val="23"/>
              </w:rPr>
              <w:t>6</w:t>
            </w:r>
            <w:r w:rsidRPr="001D1B2C">
              <w:rPr>
                <w:color w:val="231F20"/>
                <w:w w:val="110"/>
                <w:kern w:val="0"/>
                <w:sz w:val="23"/>
                <w:szCs w:val="23"/>
              </w:rPr>
              <w:t>-</w:t>
            </w:r>
            <w:r w:rsidRPr="001D1B2C">
              <w:rPr>
                <w:color w:val="231F20"/>
                <w:w w:val="110"/>
                <w:kern w:val="0"/>
                <w:position w:val="1"/>
                <w:sz w:val="23"/>
                <w:szCs w:val="23"/>
              </w:rPr>
              <w:t>8</w:t>
            </w:r>
            <w:r w:rsidRPr="001D1B2C">
              <w:rPr>
                <w:rFonts w:cs="宋体" w:hint="eastAsia"/>
                <w:color w:val="231F20"/>
                <w:spacing w:val="6"/>
                <w:w w:val="110"/>
                <w:kern w:val="0"/>
                <w:sz w:val="23"/>
                <w:szCs w:val="23"/>
              </w:rPr>
              <w:t>人一组进行小组内采</w:t>
            </w:r>
            <w:r w:rsidRPr="001D1B2C">
              <w:rPr>
                <w:rFonts w:cs="宋体" w:hint="eastAsia"/>
                <w:color w:val="231F20"/>
                <w:w w:val="110"/>
                <w:kern w:val="0"/>
                <w:sz w:val="23"/>
                <w:szCs w:val="23"/>
              </w:rPr>
              <w:t>访</w:t>
            </w:r>
            <w:r w:rsidRPr="001D1B2C">
              <w:rPr>
                <w:rFonts w:cs="宋体" w:hint="eastAsia"/>
                <w:color w:val="231F20"/>
                <w:spacing w:val="6"/>
                <w:w w:val="110"/>
                <w:kern w:val="0"/>
                <w:sz w:val="23"/>
                <w:szCs w:val="23"/>
              </w:rPr>
              <w:t>，教师可将活动时间限定</w:t>
            </w:r>
            <w:r w:rsidRPr="001D1B2C">
              <w:rPr>
                <w:rFonts w:cs="宋体" w:hint="eastAsia"/>
                <w:color w:val="231F20"/>
                <w:w w:val="110"/>
                <w:kern w:val="0"/>
                <w:sz w:val="23"/>
                <w:szCs w:val="23"/>
              </w:rPr>
              <w:t>在</w:t>
            </w:r>
            <w:r w:rsidRPr="001D1B2C">
              <w:rPr>
                <w:color w:val="231F20"/>
                <w:spacing w:val="-54"/>
                <w:w w:val="110"/>
                <w:kern w:val="0"/>
                <w:sz w:val="23"/>
                <w:szCs w:val="23"/>
              </w:rPr>
              <w:t xml:space="preserve"> </w:t>
            </w:r>
            <w:r w:rsidRPr="001D1B2C">
              <w:rPr>
                <w:color w:val="231F20"/>
                <w:kern w:val="0"/>
                <w:position w:val="1"/>
                <w:sz w:val="23"/>
                <w:szCs w:val="23"/>
              </w:rPr>
              <w:t>5</w:t>
            </w:r>
            <w:r w:rsidRPr="001D1B2C">
              <w:rPr>
                <w:rFonts w:cs="宋体" w:hint="eastAsia"/>
                <w:color w:val="231F20"/>
                <w:spacing w:val="6"/>
                <w:kern w:val="0"/>
                <w:sz w:val="23"/>
                <w:szCs w:val="23"/>
              </w:rPr>
              <w:t>分钟左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右。</w:t>
            </w:r>
            <w:r w:rsidRPr="001D1B2C">
              <w:rPr>
                <w:rFonts w:cs="宋体" w:hint="eastAsia"/>
                <w:color w:val="231F20"/>
                <w:spacing w:val="4"/>
                <w:kern w:val="0"/>
                <w:sz w:val="23"/>
                <w:szCs w:val="23"/>
              </w:rPr>
              <w:t>然后再给学生两分钟时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间</w:t>
            </w:r>
            <w:r w:rsidRPr="001D1B2C">
              <w:rPr>
                <w:rFonts w:cs="宋体" w:hint="eastAsia"/>
                <w:color w:val="231F20"/>
                <w:spacing w:val="4"/>
                <w:kern w:val="0"/>
                <w:sz w:val="23"/>
                <w:szCs w:val="23"/>
              </w:rPr>
              <w:t>，在小组内进行快速统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计</w:t>
            </w:r>
            <w:r w:rsidRPr="001D1B2C">
              <w:rPr>
                <w:rFonts w:cs="宋体" w:hint="eastAsia"/>
                <w:color w:val="231F20"/>
                <w:spacing w:val="4"/>
                <w:kern w:val="0"/>
                <w:sz w:val="23"/>
                <w:szCs w:val="23"/>
              </w:rPr>
              <w:t>，看看每一个项目分别有多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少人喜欢。</w:t>
            </w:r>
          </w:p>
          <w:p w:rsidR="00655578" w:rsidRPr="001D1B2C" w:rsidRDefault="00655578" w:rsidP="00655578">
            <w:pPr>
              <w:pStyle w:val="ListParagraph"/>
              <w:spacing w:line="360" w:lineRule="auto"/>
              <w:ind w:leftChars="158" w:left="31680" w:firstLineChars="0" w:firstLine="0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color w:val="231F20"/>
                <w:spacing w:val="3"/>
                <w:kern w:val="0"/>
                <w:sz w:val="23"/>
                <w:szCs w:val="23"/>
              </w:rPr>
              <w:t>数字统计完毕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后</w:t>
            </w:r>
            <w:r w:rsidRPr="001D1B2C">
              <w:rPr>
                <w:rFonts w:cs="宋体" w:hint="eastAsia"/>
                <w:color w:val="231F20"/>
                <w:spacing w:val="3"/>
                <w:kern w:val="0"/>
                <w:sz w:val="23"/>
                <w:szCs w:val="23"/>
              </w:rPr>
              <w:t>，各小组选一位代表进行汇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报</w:t>
            </w:r>
            <w:r w:rsidRPr="001D1B2C">
              <w:rPr>
                <w:rFonts w:cs="宋体" w:hint="eastAsia"/>
                <w:color w:val="231F20"/>
                <w:spacing w:val="3"/>
                <w:kern w:val="0"/>
                <w:sz w:val="23"/>
                <w:szCs w:val="23"/>
              </w:rPr>
              <w:t>。汇报结束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后</w:t>
            </w:r>
            <w:r w:rsidRPr="001D1B2C">
              <w:rPr>
                <w:rFonts w:cs="宋体" w:hint="eastAsia"/>
                <w:color w:val="231F20"/>
                <w:spacing w:val="3"/>
                <w:kern w:val="0"/>
                <w:sz w:val="23"/>
                <w:szCs w:val="23"/>
              </w:rPr>
              <w:t>，全班共同将各</w:t>
            </w:r>
            <w:r w:rsidRPr="001D1B2C">
              <w:rPr>
                <w:rFonts w:cs="宋体" w:hint="eastAsia"/>
                <w:color w:val="231F20"/>
                <w:kern w:val="0"/>
                <w:sz w:val="23"/>
                <w:szCs w:val="23"/>
              </w:rPr>
              <w:t>小组的数字进行汇总。最后，教师请一位学生对全班的调查结果进行汇总陈述</w:t>
            </w:r>
            <w:r>
              <w:rPr>
                <w:rFonts w:cs="宋体" w:hint="eastAsia"/>
                <w:color w:val="231F20"/>
                <w:kern w:val="0"/>
                <w:sz w:val="23"/>
                <w:szCs w:val="23"/>
              </w:rPr>
              <w:t>。</w:t>
            </w:r>
          </w:p>
        </w:tc>
        <w:tc>
          <w:tcPr>
            <w:tcW w:w="1664" w:type="dxa"/>
          </w:tcPr>
          <w:p w:rsidR="00655578" w:rsidRDefault="00655578" w:rsidP="00E74F68">
            <w:pPr>
              <w:spacing w:line="360" w:lineRule="auto"/>
              <w:rPr>
                <w:sz w:val="24"/>
                <w:szCs w:val="24"/>
              </w:rPr>
            </w:pPr>
          </w:p>
          <w:p w:rsidR="00655578" w:rsidRPr="001D1B2C" w:rsidRDefault="00655578" w:rsidP="00E74F68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sz w:val="24"/>
                <w:szCs w:val="24"/>
              </w:rPr>
              <w:t>PPT</w:t>
            </w:r>
            <w:r w:rsidRPr="001D1B2C">
              <w:rPr>
                <w:rFonts w:cs="宋体" w:hint="eastAsia"/>
                <w:sz w:val="24"/>
                <w:szCs w:val="24"/>
              </w:rPr>
              <w:t>第</w:t>
            </w:r>
            <w:r w:rsidRPr="001D1B2C">
              <w:rPr>
                <w:sz w:val="24"/>
                <w:szCs w:val="24"/>
              </w:rPr>
              <w:t>3-5</w:t>
            </w:r>
            <w:r w:rsidRPr="001D1B2C">
              <w:rPr>
                <w:rFonts w:cs="宋体" w:hint="eastAsia"/>
                <w:sz w:val="24"/>
                <w:szCs w:val="24"/>
              </w:rPr>
              <w:t>页</w:t>
            </w:r>
          </w:p>
          <w:p w:rsidR="00655578" w:rsidRPr="001D1B2C" w:rsidRDefault="00655578" w:rsidP="00E74F68">
            <w:pPr>
              <w:spacing w:line="360" w:lineRule="auto"/>
              <w:rPr>
                <w:sz w:val="24"/>
                <w:szCs w:val="24"/>
              </w:rPr>
            </w:pPr>
          </w:p>
          <w:p w:rsidR="00655578" w:rsidRPr="001D1B2C" w:rsidRDefault="00655578" w:rsidP="00E74F68">
            <w:pPr>
              <w:spacing w:line="360" w:lineRule="auto"/>
              <w:rPr>
                <w:sz w:val="24"/>
                <w:szCs w:val="24"/>
              </w:rPr>
            </w:pPr>
          </w:p>
          <w:p w:rsidR="00655578" w:rsidRPr="001D1B2C" w:rsidRDefault="00655578" w:rsidP="00E74F68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互动教学系统</w:t>
            </w:r>
            <w:r w:rsidRPr="001D1B2C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1D1B2C">
              <w:rPr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活动</w:t>
            </w:r>
            <w:r w:rsidRPr="001D1B2C">
              <w:rPr>
                <w:sz w:val="24"/>
                <w:szCs w:val="24"/>
              </w:rPr>
              <w:t>6</w:t>
            </w:r>
          </w:p>
        </w:tc>
      </w:tr>
      <w:tr w:rsidR="00655578" w:rsidRPr="001D1B2C">
        <w:trPr>
          <w:trHeight w:val="451"/>
        </w:trPr>
        <w:tc>
          <w:tcPr>
            <w:tcW w:w="1242" w:type="dxa"/>
            <w:vAlign w:val="center"/>
          </w:tcPr>
          <w:p w:rsidR="00655578" w:rsidRPr="001D1B2C" w:rsidRDefault="00655578" w:rsidP="00E74F6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（六）</w:t>
            </w:r>
          </w:p>
          <w:p w:rsidR="00655578" w:rsidRPr="001D1B2C" w:rsidRDefault="00655578" w:rsidP="00E74F6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小结梳理</w:t>
            </w:r>
          </w:p>
        </w:tc>
        <w:tc>
          <w:tcPr>
            <w:tcW w:w="5566" w:type="dxa"/>
          </w:tcPr>
          <w:p w:rsidR="00655578" w:rsidRPr="001D1B2C" w:rsidRDefault="00655578" w:rsidP="00E74F68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教师提问：我们今天学习了什么？你学会了什么？你还想知道什么？学生可以使用中文或者英文进行回答，目的是引导学生回顾本课所学习的重点知识。</w:t>
            </w:r>
          </w:p>
        </w:tc>
        <w:tc>
          <w:tcPr>
            <w:tcW w:w="1664" w:type="dxa"/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55578" w:rsidRPr="001D1B2C">
        <w:trPr>
          <w:trHeight w:val="430"/>
        </w:trPr>
        <w:tc>
          <w:tcPr>
            <w:tcW w:w="1242" w:type="dxa"/>
          </w:tcPr>
          <w:p w:rsidR="00655578" w:rsidRPr="001D1B2C" w:rsidRDefault="00655578" w:rsidP="00010F4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（七）</w:t>
            </w:r>
          </w:p>
          <w:p w:rsidR="00655578" w:rsidRPr="001D1B2C" w:rsidRDefault="00655578" w:rsidP="00010F4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布置作业</w:t>
            </w:r>
          </w:p>
        </w:tc>
        <w:tc>
          <w:tcPr>
            <w:tcW w:w="5566" w:type="dxa"/>
          </w:tcPr>
          <w:p w:rsidR="00655578" w:rsidRDefault="00655578" w:rsidP="00E74F68">
            <w:pPr>
              <w:spacing w:line="360" w:lineRule="auto"/>
              <w:rPr>
                <w:kern w:val="0"/>
                <w:sz w:val="24"/>
                <w:szCs w:val="24"/>
              </w:rPr>
            </w:pPr>
            <w:r w:rsidRPr="001D1B2C">
              <w:rPr>
                <w:kern w:val="0"/>
                <w:sz w:val="24"/>
                <w:szCs w:val="24"/>
              </w:rPr>
              <w:t>1</w:t>
            </w:r>
            <w:r w:rsidRPr="001D1B2C">
              <w:rPr>
                <w:rFonts w:cs="宋体" w:hint="eastAsia"/>
                <w:sz w:val="24"/>
                <w:szCs w:val="24"/>
              </w:rPr>
              <w:t>．</w:t>
            </w:r>
            <w:r w:rsidRPr="001D1B2C">
              <w:rPr>
                <w:rFonts w:cs="宋体" w:hint="eastAsia"/>
                <w:kern w:val="0"/>
                <w:sz w:val="24"/>
                <w:szCs w:val="24"/>
              </w:rPr>
              <w:t>利用点读笔跟读课文，注意模仿语音语调。</w:t>
            </w:r>
          </w:p>
          <w:p w:rsidR="00655578" w:rsidRPr="001D1B2C" w:rsidRDefault="00655578" w:rsidP="00E74F68">
            <w:pPr>
              <w:spacing w:line="360" w:lineRule="auto"/>
              <w:rPr>
                <w:kern w:val="0"/>
                <w:sz w:val="24"/>
                <w:szCs w:val="24"/>
              </w:rPr>
            </w:pPr>
            <w:r w:rsidRPr="001D1B2C">
              <w:rPr>
                <w:kern w:val="0"/>
                <w:sz w:val="24"/>
                <w:szCs w:val="24"/>
              </w:rPr>
              <w:t>2</w:t>
            </w:r>
            <w:r w:rsidRPr="001D1B2C">
              <w:rPr>
                <w:rFonts w:cs="宋体" w:hint="eastAsia"/>
                <w:sz w:val="24"/>
                <w:szCs w:val="24"/>
              </w:rPr>
              <w:t>．</w:t>
            </w:r>
            <w:r w:rsidRPr="001D1B2C">
              <w:rPr>
                <w:rFonts w:cs="宋体" w:hint="eastAsia"/>
                <w:kern w:val="0"/>
                <w:sz w:val="24"/>
                <w:szCs w:val="24"/>
              </w:rPr>
              <w:t>将歌曲唱给爸爸妈妈听。</w:t>
            </w:r>
          </w:p>
        </w:tc>
        <w:tc>
          <w:tcPr>
            <w:tcW w:w="1664" w:type="dxa"/>
            <w:vAlign w:val="center"/>
          </w:tcPr>
          <w:p w:rsidR="00655578" w:rsidRPr="001D1B2C" w:rsidRDefault="00655578" w:rsidP="00E74F68">
            <w:pPr>
              <w:spacing w:line="360" w:lineRule="auto"/>
              <w:rPr>
                <w:sz w:val="24"/>
                <w:szCs w:val="24"/>
              </w:rPr>
            </w:pPr>
            <w:r w:rsidRPr="001D1B2C">
              <w:rPr>
                <w:sz w:val="24"/>
                <w:szCs w:val="24"/>
              </w:rPr>
              <w:t>PPT</w:t>
            </w:r>
            <w:r w:rsidRPr="001D1B2C">
              <w:rPr>
                <w:rFonts w:cs="宋体" w:hint="eastAsia"/>
                <w:sz w:val="24"/>
                <w:szCs w:val="24"/>
              </w:rPr>
              <w:t>第</w:t>
            </w:r>
            <w:r w:rsidRPr="001D1B2C">
              <w:rPr>
                <w:sz w:val="24"/>
                <w:szCs w:val="24"/>
              </w:rPr>
              <w:t>6</w:t>
            </w:r>
            <w:r w:rsidRPr="001D1B2C">
              <w:rPr>
                <w:rFonts w:cs="宋体" w:hint="eastAsia"/>
                <w:sz w:val="24"/>
                <w:szCs w:val="24"/>
              </w:rPr>
              <w:t>页</w:t>
            </w:r>
          </w:p>
        </w:tc>
      </w:tr>
      <w:tr w:rsidR="00655578" w:rsidRPr="001D1B2C">
        <w:trPr>
          <w:trHeight w:val="451"/>
        </w:trPr>
        <w:tc>
          <w:tcPr>
            <w:tcW w:w="1242" w:type="dxa"/>
            <w:vAlign w:val="center"/>
          </w:tcPr>
          <w:p w:rsidR="00655578" w:rsidRPr="001D1B2C" w:rsidRDefault="00655578" w:rsidP="00E74F6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（八）</w:t>
            </w:r>
          </w:p>
          <w:p w:rsidR="00655578" w:rsidRPr="001D1B2C" w:rsidRDefault="00655578" w:rsidP="00E74F6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D1B2C">
              <w:rPr>
                <w:rFonts w:cs="宋体" w:hint="eastAsia"/>
                <w:sz w:val="24"/>
                <w:szCs w:val="24"/>
              </w:rPr>
              <w:t>板书设计</w:t>
            </w:r>
          </w:p>
        </w:tc>
        <w:tc>
          <w:tcPr>
            <w:tcW w:w="5566" w:type="dxa"/>
          </w:tcPr>
          <w:p w:rsidR="00655578" w:rsidRPr="001D1B2C" w:rsidRDefault="00655578" w:rsidP="00010F44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1D1B2C">
              <w:rPr>
                <w:b/>
                <w:bCs/>
                <w:sz w:val="24"/>
                <w:szCs w:val="24"/>
              </w:rPr>
              <w:t>Module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D1B2C">
              <w:rPr>
                <w:b/>
                <w:bCs/>
                <w:sz w:val="24"/>
                <w:szCs w:val="24"/>
              </w:rPr>
              <w:t>9  Unit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D1B2C">
              <w:rPr>
                <w:b/>
                <w:bCs/>
                <w:sz w:val="24"/>
                <w:szCs w:val="24"/>
              </w:rPr>
              <w:t>2  What’s your favourite sport?</w:t>
            </w:r>
          </w:p>
          <w:p w:rsidR="00655578" w:rsidRPr="001D1B2C" w:rsidRDefault="00655578" w:rsidP="00655578">
            <w:pPr>
              <w:spacing w:line="360" w:lineRule="auto"/>
              <w:ind w:firstLineChars="98" w:firstLine="31680"/>
              <w:jc w:val="left"/>
              <w:rPr>
                <w:b/>
                <w:bCs/>
                <w:sz w:val="24"/>
                <w:szCs w:val="24"/>
              </w:rPr>
            </w:pPr>
            <w:r w:rsidRPr="001D1B2C">
              <w:rPr>
                <w:b/>
                <w:bCs/>
                <w:sz w:val="24"/>
                <w:szCs w:val="24"/>
              </w:rPr>
              <w:t xml:space="preserve">     What’s your favour</w:t>
            </w:r>
            <w:r>
              <w:rPr>
                <w:b/>
                <w:bCs/>
                <w:sz w:val="24"/>
                <w:szCs w:val="24"/>
              </w:rPr>
              <w:t>it</w:t>
            </w:r>
            <w:r w:rsidRPr="001D1B2C">
              <w:rPr>
                <w:b/>
                <w:bCs/>
                <w:sz w:val="24"/>
                <w:szCs w:val="24"/>
              </w:rPr>
              <w:t>e colour?</w:t>
            </w:r>
          </w:p>
          <w:p w:rsidR="00655578" w:rsidRPr="001D1B2C" w:rsidRDefault="00655578" w:rsidP="00655578">
            <w:pPr>
              <w:spacing w:line="360" w:lineRule="auto"/>
              <w:ind w:firstLineChars="98" w:firstLine="31680"/>
              <w:jc w:val="left"/>
              <w:rPr>
                <w:b/>
                <w:bCs/>
                <w:sz w:val="24"/>
                <w:szCs w:val="24"/>
              </w:rPr>
            </w:pPr>
            <w:r w:rsidRPr="001D1B2C">
              <w:rPr>
                <w:b/>
                <w:bCs/>
                <w:sz w:val="24"/>
                <w:szCs w:val="24"/>
              </w:rPr>
              <w:t xml:space="preserve">     It’s red.</w:t>
            </w:r>
          </w:p>
          <w:p w:rsidR="00655578" w:rsidRPr="001D1B2C" w:rsidRDefault="00655578" w:rsidP="00655578">
            <w:pPr>
              <w:spacing w:line="360" w:lineRule="auto"/>
              <w:ind w:firstLineChars="98" w:firstLine="31680"/>
              <w:jc w:val="left"/>
              <w:rPr>
                <w:b/>
                <w:bCs/>
                <w:sz w:val="24"/>
                <w:szCs w:val="24"/>
              </w:rPr>
            </w:pPr>
            <w:r w:rsidRPr="001D1B2C">
              <w:rPr>
                <w:b/>
                <w:bCs/>
                <w:sz w:val="24"/>
                <w:szCs w:val="24"/>
              </w:rPr>
              <w:t xml:space="preserve">     What’s your favour</w:t>
            </w:r>
            <w:r>
              <w:rPr>
                <w:b/>
                <w:bCs/>
                <w:sz w:val="24"/>
                <w:szCs w:val="24"/>
              </w:rPr>
              <w:t>it</w:t>
            </w:r>
            <w:r w:rsidRPr="001D1B2C">
              <w:rPr>
                <w:b/>
                <w:bCs/>
                <w:sz w:val="24"/>
                <w:szCs w:val="24"/>
              </w:rPr>
              <w:t>e animal?</w:t>
            </w:r>
          </w:p>
          <w:p w:rsidR="00655578" w:rsidRPr="001D1B2C" w:rsidRDefault="00655578" w:rsidP="00655578">
            <w:pPr>
              <w:spacing w:line="360" w:lineRule="auto"/>
              <w:ind w:firstLineChars="343" w:firstLine="31680"/>
              <w:jc w:val="left"/>
              <w:rPr>
                <w:b/>
                <w:bCs/>
                <w:sz w:val="24"/>
                <w:szCs w:val="24"/>
              </w:rPr>
            </w:pPr>
            <w:r w:rsidRPr="001D1B2C">
              <w:rPr>
                <w:b/>
                <w:bCs/>
                <w:sz w:val="24"/>
                <w:szCs w:val="24"/>
              </w:rPr>
              <w:t>The panda.</w:t>
            </w:r>
          </w:p>
          <w:p w:rsidR="00655578" w:rsidRPr="001D1B2C" w:rsidRDefault="00655578" w:rsidP="00655578">
            <w:pPr>
              <w:spacing w:line="360" w:lineRule="auto"/>
              <w:ind w:firstLineChars="343" w:firstLine="31680"/>
              <w:jc w:val="left"/>
              <w:rPr>
                <w:b/>
                <w:bCs/>
                <w:sz w:val="24"/>
                <w:szCs w:val="24"/>
              </w:rPr>
            </w:pPr>
            <w:r w:rsidRPr="001D1B2C">
              <w:rPr>
                <w:b/>
                <w:bCs/>
                <w:sz w:val="24"/>
                <w:szCs w:val="24"/>
              </w:rPr>
              <w:t>What’s your favour</w:t>
            </w:r>
            <w:r>
              <w:rPr>
                <w:b/>
                <w:bCs/>
                <w:sz w:val="24"/>
                <w:szCs w:val="24"/>
              </w:rPr>
              <w:t>it</w:t>
            </w:r>
            <w:r w:rsidRPr="001D1B2C">
              <w:rPr>
                <w:b/>
                <w:bCs/>
                <w:sz w:val="24"/>
                <w:szCs w:val="24"/>
              </w:rPr>
              <w:t xml:space="preserve">e sport? </w:t>
            </w:r>
          </w:p>
          <w:p w:rsidR="00655578" w:rsidRPr="001D1B2C" w:rsidRDefault="00655578" w:rsidP="00655578">
            <w:pPr>
              <w:spacing w:line="360" w:lineRule="auto"/>
              <w:ind w:firstLineChars="343" w:firstLine="31680"/>
              <w:jc w:val="left"/>
              <w:rPr>
                <w:b/>
                <w:bCs/>
                <w:sz w:val="24"/>
                <w:szCs w:val="24"/>
              </w:rPr>
            </w:pPr>
            <w:r w:rsidRPr="001D1B2C">
              <w:rPr>
                <w:b/>
                <w:bCs/>
                <w:sz w:val="24"/>
                <w:szCs w:val="24"/>
              </w:rPr>
              <w:t>My favourite sport is swimming.</w:t>
            </w:r>
          </w:p>
        </w:tc>
        <w:tc>
          <w:tcPr>
            <w:tcW w:w="1664" w:type="dxa"/>
          </w:tcPr>
          <w:p w:rsidR="00655578" w:rsidRPr="001D1B2C" w:rsidRDefault="00655578" w:rsidP="00010F4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655578" w:rsidRPr="001D1B2C" w:rsidRDefault="00655578" w:rsidP="001F16DC">
      <w:pPr>
        <w:spacing w:line="360" w:lineRule="auto"/>
        <w:jc w:val="left"/>
        <w:rPr>
          <w:sz w:val="24"/>
          <w:szCs w:val="24"/>
        </w:rPr>
      </w:pPr>
    </w:p>
    <w:sectPr w:rsidR="00655578" w:rsidRPr="001D1B2C" w:rsidSect="00FF224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578" w:rsidRDefault="00655578" w:rsidP="00222B68">
      <w:r>
        <w:separator/>
      </w:r>
    </w:p>
  </w:endnote>
  <w:endnote w:type="continuationSeparator" w:id="1">
    <w:p w:rsidR="00655578" w:rsidRDefault="00655578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578" w:rsidRDefault="00655578">
    <w:pPr>
      <w:pStyle w:val="Footer"/>
      <w:jc w:val="center"/>
    </w:pPr>
    <w:fldSimple w:instr=" PAGE   \* MERGEFORMAT ">
      <w:r w:rsidRPr="00AB1D3A">
        <w:rPr>
          <w:noProof/>
          <w:lang w:val="zh-CN"/>
        </w:rPr>
        <w:t>3</w:t>
      </w:r>
    </w:fldSimple>
  </w:p>
  <w:p w:rsidR="00655578" w:rsidRDefault="00655578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578" w:rsidRDefault="00655578" w:rsidP="00222B68">
      <w:r>
        <w:separator/>
      </w:r>
    </w:p>
  </w:footnote>
  <w:footnote w:type="continuationSeparator" w:id="1">
    <w:p w:rsidR="00655578" w:rsidRDefault="00655578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A5357"/>
    <w:multiLevelType w:val="hybridMultilevel"/>
    <w:tmpl w:val="E632C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9840F9"/>
    <w:multiLevelType w:val="hybridMultilevel"/>
    <w:tmpl w:val="6D223F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4">
    <w:nsid w:val="0A2A2865"/>
    <w:multiLevelType w:val="hybridMultilevel"/>
    <w:tmpl w:val="A7C2679A"/>
    <w:lvl w:ilvl="0" w:tplc="789A4C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C34BE8"/>
    <w:multiLevelType w:val="hybridMultilevel"/>
    <w:tmpl w:val="88FEDF1A"/>
    <w:lvl w:ilvl="0" w:tplc="97EE25B8">
      <w:start w:val="1"/>
      <w:numFmt w:val="decimal"/>
      <w:lvlText w:val="%1."/>
      <w:lvlJc w:val="left"/>
      <w:pPr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E906C3"/>
    <w:multiLevelType w:val="hybridMultilevel"/>
    <w:tmpl w:val="0DA6F1DA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7">
    <w:nsid w:val="154B071C"/>
    <w:multiLevelType w:val="hybridMultilevel"/>
    <w:tmpl w:val="5D4EFAF8"/>
    <w:lvl w:ilvl="0" w:tplc="5666EF0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0A286A"/>
    <w:multiLevelType w:val="hybridMultilevel"/>
    <w:tmpl w:val="3AB251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9">
    <w:nsid w:val="16980498"/>
    <w:multiLevelType w:val="hybridMultilevel"/>
    <w:tmpl w:val="C62866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0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DFF786F"/>
    <w:multiLevelType w:val="hybridMultilevel"/>
    <w:tmpl w:val="F09423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2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1" w:hanging="420"/>
      </w:pPr>
    </w:lvl>
    <w:lvl w:ilvl="2" w:tplc="0409001B">
      <w:start w:val="1"/>
      <w:numFmt w:val="lowerRoman"/>
      <w:lvlText w:val="%3."/>
      <w:lvlJc w:val="right"/>
      <w:pPr>
        <w:ind w:left="1621" w:hanging="420"/>
      </w:pPr>
    </w:lvl>
    <w:lvl w:ilvl="3" w:tplc="0409000F">
      <w:start w:val="1"/>
      <w:numFmt w:val="decimal"/>
      <w:lvlText w:val="%4."/>
      <w:lvlJc w:val="left"/>
      <w:pPr>
        <w:ind w:left="2041" w:hanging="420"/>
      </w:pPr>
    </w:lvl>
    <w:lvl w:ilvl="4" w:tplc="04090019">
      <w:start w:val="1"/>
      <w:numFmt w:val="lowerLetter"/>
      <w:lvlText w:val="%5)"/>
      <w:lvlJc w:val="left"/>
      <w:pPr>
        <w:ind w:left="2461" w:hanging="420"/>
      </w:pPr>
    </w:lvl>
    <w:lvl w:ilvl="5" w:tplc="0409001B">
      <w:start w:val="1"/>
      <w:numFmt w:val="lowerRoman"/>
      <w:lvlText w:val="%6."/>
      <w:lvlJc w:val="right"/>
      <w:pPr>
        <w:ind w:left="2881" w:hanging="420"/>
      </w:pPr>
    </w:lvl>
    <w:lvl w:ilvl="6" w:tplc="0409000F">
      <w:start w:val="1"/>
      <w:numFmt w:val="decimal"/>
      <w:lvlText w:val="%7."/>
      <w:lvlJc w:val="left"/>
      <w:pPr>
        <w:ind w:left="3301" w:hanging="420"/>
      </w:pPr>
    </w:lvl>
    <w:lvl w:ilvl="7" w:tplc="04090019">
      <w:start w:val="1"/>
      <w:numFmt w:val="lowerLetter"/>
      <w:lvlText w:val="%8)"/>
      <w:lvlJc w:val="left"/>
      <w:pPr>
        <w:ind w:left="3721" w:hanging="420"/>
      </w:pPr>
    </w:lvl>
    <w:lvl w:ilvl="8" w:tplc="0409001B">
      <w:start w:val="1"/>
      <w:numFmt w:val="lowerRoman"/>
      <w:lvlText w:val="%9."/>
      <w:lvlJc w:val="right"/>
      <w:pPr>
        <w:ind w:left="4141" w:hanging="420"/>
      </w:pPr>
    </w:lvl>
  </w:abstractNum>
  <w:abstractNum w:abstractNumId="16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cs="Wingdings" w:hint="default"/>
      </w:rPr>
    </w:lvl>
  </w:abstractNum>
  <w:abstractNum w:abstractNumId="19">
    <w:nsid w:val="37237626"/>
    <w:multiLevelType w:val="hybridMultilevel"/>
    <w:tmpl w:val="149AA368"/>
    <w:lvl w:ilvl="0" w:tplc="9D346ABC">
      <w:start w:val="2"/>
      <w:numFmt w:val="decimal"/>
      <w:lvlText w:val="%1、"/>
      <w:lvlJc w:val="left"/>
      <w:pPr>
        <w:ind w:left="360" w:hanging="36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E25588A"/>
    <w:multiLevelType w:val="hybridMultilevel"/>
    <w:tmpl w:val="43C8CE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3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4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25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EB70F28"/>
    <w:multiLevelType w:val="hybridMultilevel"/>
    <w:tmpl w:val="86866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7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9">
    <w:nsid w:val="55916F8D"/>
    <w:multiLevelType w:val="hybridMultilevel"/>
    <w:tmpl w:val="E68AC3B4"/>
    <w:lvl w:ilvl="0" w:tplc="DCF8A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AAF3C22"/>
    <w:multiLevelType w:val="hybridMultilevel"/>
    <w:tmpl w:val="56A8D6F0"/>
    <w:lvl w:ilvl="0" w:tplc="3620B912">
      <w:start w:val="1"/>
      <w:numFmt w:val="decimal"/>
      <w:lvlText w:val="%1."/>
      <w:lvlJc w:val="left"/>
      <w:pPr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ind w:left="4643" w:hanging="420"/>
      </w:pPr>
    </w:lvl>
    <w:lvl w:ilvl="2" w:tplc="0409001B">
      <w:start w:val="1"/>
      <w:numFmt w:val="lowerRoman"/>
      <w:lvlText w:val="%3."/>
      <w:lvlJc w:val="right"/>
      <w:pPr>
        <w:ind w:left="5063" w:hanging="420"/>
      </w:pPr>
    </w:lvl>
    <w:lvl w:ilvl="3" w:tplc="0409000F">
      <w:start w:val="1"/>
      <w:numFmt w:val="decimal"/>
      <w:lvlText w:val="%4."/>
      <w:lvlJc w:val="left"/>
      <w:pPr>
        <w:ind w:left="5483" w:hanging="420"/>
      </w:pPr>
    </w:lvl>
    <w:lvl w:ilvl="4" w:tplc="04090019">
      <w:start w:val="1"/>
      <w:numFmt w:val="lowerLetter"/>
      <w:lvlText w:val="%5)"/>
      <w:lvlJc w:val="left"/>
      <w:pPr>
        <w:ind w:left="5903" w:hanging="420"/>
      </w:pPr>
    </w:lvl>
    <w:lvl w:ilvl="5" w:tplc="0409001B">
      <w:start w:val="1"/>
      <w:numFmt w:val="lowerRoman"/>
      <w:lvlText w:val="%6."/>
      <w:lvlJc w:val="right"/>
      <w:pPr>
        <w:ind w:left="6323" w:hanging="420"/>
      </w:pPr>
    </w:lvl>
    <w:lvl w:ilvl="6" w:tplc="0409000F">
      <w:start w:val="1"/>
      <w:numFmt w:val="decimal"/>
      <w:lvlText w:val="%7."/>
      <w:lvlJc w:val="left"/>
      <w:pPr>
        <w:ind w:left="6743" w:hanging="420"/>
      </w:pPr>
    </w:lvl>
    <w:lvl w:ilvl="7" w:tplc="04090019">
      <w:start w:val="1"/>
      <w:numFmt w:val="lowerLetter"/>
      <w:lvlText w:val="%8)"/>
      <w:lvlJc w:val="left"/>
      <w:pPr>
        <w:ind w:left="7163" w:hanging="420"/>
      </w:pPr>
    </w:lvl>
    <w:lvl w:ilvl="8" w:tplc="0409001B">
      <w:start w:val="1"/>
      <w:numFmt w:val="lowerRoman"/>
      <w:lvlText w:val="%9."/>
      <w:lvlJc w:val="right"/>
      <w:pPr>
        <w:ind w:left="7583" w:hanging="420"/>
      </w:pPr>
    </w:lvl>
  </w:abstractNum>
  <w:abstractNum w:abstractNumId="34">
    <w:nsid w:val="671F4FF6"/>
    <w:multiLevelType w:val="hybridMultilevel"/>
    <w:tmpl w:val="ECB0D2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5">
    <w:nsid w:val="6B184AEF"/>
    <w:multiLevelType w:val="hybridMultilevel"/>
    <w:tmpl w:val="D8B05B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6">
    <w:nsid w:val="6CDF028A"/>
    <w:multiLevelType w:val="hybridMultilevel"/>
    <w:tmpl w:val="20FCABBA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37">
    <w:nsid w:val="70006DF5"/>
    <w:multiLevelType w:val="hybridMultilevel"/>
    <w:tmpl w:val="325C4010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38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9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2"/>
  </w:num>
  <w:num w:numId="3">
    <w:abstractNumId w:val="21"/>
  </w:num>
  <w:num w:numId="4">
    <w:abstractNumId w:val="24"/>
  </w:num>
  <w:num w:numId="5">
    <w:abstractNumId w:val="17"/>
  </w:num>
  <w:num w:numId="6">
    <w:abstractNumId w:val="28"/>
  </w:num>
  <w:num w:numId="7">
    <w:abstractNumId w:val="38"/>
  </w:num>
  <w:num w:numId="8">
    <w:abstractNumId w:val="15"/>
  </w:num>
  <w:num w:numId="9">
    <w:abstractNumId w:val="13"/>
  </w:num>
  <w:num w:numId="10">
    <w:abstractNumId w:val="40"/>
  </w:num>
  <w:num w:numId="11">
    <w:abstractNumId w:val="33"/>
  </w:num>
  <w:num w:numId="12">
    <w:abstractNumId w:val="31"/>
  </w:num>
  <w:num w:numId="13">
    <w:abstractNumId w:val="18"/>
  </w:num>
  <w:num w:numId="14">
    <w:abstractNumId w:val="27"/>
  </w:num>
  <w:num w:numId="15">
    <w:abstractNumId w:val="20"/>
  </w:num>
  <w:num w:numId="16">
    <w:abstractNumId w:val="16"/>
  </w:num>
  <w:num w:numId="17">
    <w:abstractNumId w:val="12"/>
  </w:num>
  <w:num w:numId="18">
    <w:abstractNumId w:val="25"/>
  </w:num>
  <w:num w:numId="19">
    <w:abstractNumId w:val="0"/>
  </w:num>
  <w:num w:numId="20">
    <w:abstractNumId w:val="39"/>
  </w:num>
  <w:num w:numId="21">
    <w:abstractNumId w:val="14"/>
  </w:num>
  <w:num w:numId="22">
    <w:abstractNumId w:val="10"/>
  </w:num>
  <w:num w:numId="23">
    <w:abstractNumId w:val="30"/>
  </w:num>
  <w:num w:numId="24">
    <w:abstractNumId w:val="5"/>
  </w:num>
  <w:num w:numId="25">
    <w:abstractNumId w:val="32"/>
  </w:num>
  <w:num w:numId="26">
    <w:abstractNumId w:val="6"/>
  </w:num>
  <w:num w:numId="27">
    <w:abstractNumId w:val="22"/>
  </w:num>
  <w:num w:numId="28">
    <w:abstractNumId w:val="36"/>
  </w:num>
  <w:num w:numId="29">
    <w:abstractNumId w:val="26"/>
  </w:num>
  <w:num w:numId="30">
    <w:abstractNumId w:val="11"/>
  </w:num>
  <w:num w:numId="31">
    <w:abstractNumId w:val="19"/>
  </w:num>
  <w:num w:numId="32">
    <w:abstractNumId w:val="3"/>
  </w:num>
  <w:num w:numId="33">
    <w:abstractNumId w:val="37"/>
  </w:num>
  <w:num w:numId="34">
    <w:abstractNumId w:val="34"/>
  </w:num>
  <w:num w:numId="35">
    <w:abstractNumId w:val="4"/>
  </w:num>
  <w:num w:numId="36">
    <w:abstractNumId w:val="29"/>
  </w:num>
  <w:num w:numId="37">
    <w:abstractNumId w:val="7"/>
  </w:num>
  <w:num w:numId="38">
    <w:abstractNumId w:val="9"/>
  </w:num>
  <w:num w:numId="39">
    <w:abstractNumId w:val="35"/>
  </w:num>
  <w:num w:numId="40">
    <w:abstractNumId w:val="8"/>
  </w:num>
  <w:num w:numId="4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2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06CA2"/>
    <w:rsid w:val="00010F44"/>
    <w:rsid w:val="00012BDE"/>
    <w:rsid w:val="0002695E"/>
    <w:rsid w:val="00031525"/>
    <w:rsid w:val="00053B52"/>
    <w:rsid w:val="000635E1"/>
    <w:rsid w:val="00070E7B"/>
    <w:rsid w:val="00082F99"/>
    <w:rsid w:val="00084B41"/>
    <w:rsid w:val="000B462E"/>
    <w:rsid w:val="000D012C"/>
    <w:rsid w:val="000E2D40"/>
    <w:rsid w:val="00106EE1"/>
    <w:rsid w:val="00125A44"/>
    <w:rsid w:val="00125AD4"/>
    <w:rsid w:val="0016168B"/>
    <w:rsid w:val="001622C7"/>
    <w:rsid w:val="001A258C"/>
    <w:rsid w:val="001A6A20"/>
    <w:rsid w:val="001B5B41"/>
    <w:rsid w:val="001D1B2C"/>
    <w:rsid w:val="001F16DC"/>
    <w:rsid w:val="00203392"/>
    <w:rsid w:val="00222B68"/>
    <w:rsid w:val="00235A9F"/>
    <w:rsid w:val="002407CD"/>
    <w:rsid w:val="00260434"/>
    <w:rsid w:val="002604F9"/>
    <w:rsid w:val="002712E7"/>
    <w:rsid w:val="002C2A3E"/>
    <w:rsid w:val="002D214B"/>
    <w:rsid w:val="002F52CB"/>
    <w:rsid w:val="00306A08"/>
    <w:rsid w:val="00310BE6"/>
    <w:rsid w:val="0031566A"/>
    <w:rsid w:val="003315C1"/>
    <w:rsid w:val="00332721"/>
    <w:rsid w:val="00347129"/>
    <w:rsid w:val="003733B6"/>
    <w:rsid w:val="00375CAE"/>
    <w:rsid w:val="003B2F62"/>
    <w:rsid w:val="003E742D"/>
    <w:rsid w:val="003F0CFA"/>
    <w:rsid w:val="00400F43"/>
    <w:rsid w:val="00403445"/>
    <w:rsid w:val="00403CE4"/>
    <w:rsid w:val="00404FBC"/>
    <w:rsid w:val="00414029"/>
    <w:rsid w:val="00417FC5"/>
    <w:rsid w:val="00436B24"/>
    <w:rsid w:val="004544BA"/>
    <w:rsid w:val="004571EB"/>
    <w:rsid w:val="00460571"/>
    <w:rsid w:val="0046286D"/>
    <w:rsid w:val="00494867"/>
    <w:rsid w:val="004C0CD5"/>
    <w:rsid w:val="004F2430"/>
    <w:rsid w:val="004F3A4C"/>
    <w:rsid w:val="00530123"/>
    <w:rsid w:val="005326E4"/>
    <w:rsid w:val="005328F9"/>
    <w:rsid w:val="00534DD1"/>
    <w:rsid w:val="005366E8"/>
    <w:rsid w:val="00546337"/>
    <w:rsid w:val="00557233"/>
    <w:rsid w:val="005613E4"/>
    <w:rsid w:val="00594945"/>
    <w:rsid w:val="005B3BBD"/>
    <w:rsid w:val="005D6D87"/>
    <w:rsid w:val="005F41E4"/>
    <w:rsid w:val="00613063"/>
    <w:rsid w:val="00621C19"/>
    <w:rsid w:val="006421C9"/>
    <w:rsid w:val="006517F5"/>
    <w:rsid w:val="00655578"/>
    <w:rsid w:val="00664CEE"/>
    <w:rsid w:val="00665C15"/>
    <w:rsid w:val="00692064"/>
    <w:rsid w:val="006935C7"/>
    <w:rsid w:val="00696E5A"/>
    <w:rsid w:val="006B6BB6"/>
    <w:rsid w:val="006F1E4E"/>
    <w:rsid w:val="00710C87"/>
    <w:rsid w:val="007231EF"/>
    <w:rsid w:val="007344A8"/>
    <w:rsid w:val="00741E9B"/>
    <w:rsid w:val="00754B9A"/>
    <w:rsid w:val="00756346"/>
    <w:rsid w:val="00777A81"/>
    <w:rsid w:val="00790930"/>
    <w:rsid w:val="00792744"/>
    <w:rsid w:val="007B1A73"/>
    <w:rsid w:val="007B54DA"/>
    <w:rsid w:val="007F5564"/>
    <w:rsid w:val="008157AC"/>
    <w:rsid w:val="00877FC5"/>
    <w:rsid w:val="0088528B"/>
    <w:rsid w:val="008A41F4"/>
    <w:rsid w:val="008E7127"/>
    <w:rsid w:val="009117C5"/>
    <w:rsid w:val="00926A1C"/>
    <w:rsid w:val="009A088C"/>
    <w:rsid w:val="009D3A18"/>
    <w:rsid w:val="009E50E1"/>
    <w:rsid w:val="00A05735"/>
    <w:rsid w:val="00A24A8B"/>
    <w:rsid w:val="00AA0AB8"/>
    <w:rsid w:val="00AA2D84"/>
    <w:rsid w:val="00AA4317"/>
    <w:rsid w:val="00AA6851"/>
    <w:rsid w:val="00AB1D3A"/>
    <w:rsid w:val="00AB2A3A"/>
    <w:rsid w:val="00AC12F9"/>
    <w:rsid w:val="00AD4CE7"/>
    <w:rsid w:val="00AD61B2"/>
    <w:rsid w:val="00AE5CA3"/>
    <w:rsid w:val="00B33F62"/>
    <w:rsid w:val="00B511D0"/>
    <w:rsid w:val="00BD254E"/>
    <w:rsid w:val="00BE65B7"/>
    <w:rsid w:val="00BF4ADC"/>
    <w:rsid w:val="00C16FCF"/>
    <w:rsid w:val="00C21645"/>
    <w:rsid w:val="00C54C21"/>
    <w:rsid w:val="00C65FE0"/>
    <w:rsid w:val="00C97823"/>
    <w:rsid w:val="00CA786C"/>
    <w:rsid w:val="00CC0619"/>
    <w:rsid w:val="00CF3C7C"/>
    <w:rsid w:val="00D12A90"/>
    <w:rsid w:val="00D40D46"/>
    <w:rsid w:val="00D4243B"/>
    <w:rsid w:val="00D57064"/>
    <w:rsid w:val="00D6001F"/>
    <w:rsid w:val="00D61CB6"/>
    <w:rsid w:val="00D8309A"/>
    <w:rsid w:val="00DB1ADC"/>
    <w:rsid w:val="00DB43C4"/>
    <w:rsid w:val="00DB6585"/>
    <w:rsid w:val="00DF2A86"/>
    <w:rsid w:val="00E10223"/>
    <w:rsid w:val="00E10F9D"/>
    <w:rsid w:val="00E42422"/>
    <w:rsid w:val="00E5617D"/>
    <w:rsid w:val="00E70436"/>
    <w:rsid w:val="00E74F68"/>
    <w:rsid w:val="00E8280E"/>
    <w:rsid w:val="00E87555"/>
    <w:rsid w:val="00EA08AC"/>
    <w:rsid w:val="00ED0014"/>
    <w:rsid w:val="00ED6035"/>
    <w:rsid w:val="00EE3060"/>
    <w:rsid w:val="00F07953"/>
    <w:rsid w:val="00F3365C"/>
    <w:rsid w:val="00F51DD8"/>
    <w:rsid w:val="00F81E3A"/>
    <w:rsid w:val="00F91EBD"/>
    <w:rsid w:val="00FB5CA8"/>
    <w:rsid w:val="00FB7E0B"/>
    <w:rsid w:val="00FC1138"/>
    <w:rsid w:val="00FC4AC7"/>
    <w:rsid w:val="00FD1BE2"/>
    <w:rsid w:val="00FD6960"/>
    <w:rsid w:val="00FE534C"/>
    <w:rsid w:val="00FF224C"/>
    <w:rsid w:val="00FF6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B68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2B6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2B68"/>
    <w:rPr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9A088C"/>
    <w:pPr>
      <w:ind w:left="720" w:firstLine="3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A088C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10F9D"/>
    <w:pPr>
      <w:ind w:firstLineChars="200" w:firstLine="420"/>
    </w:pPr>
  </w:style>
  <w:style w:type="table" w:styleId="TableGrid">
    <w:name w:val="Table Grid"/>
    <w:basedOn w:val="TableNormal"/>
    <w:uiPriority w:val="99"/>
    <w:rsid w:val="0031566A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B46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46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1176</TotalTime>
  <Pages>6</Pages>
  <Words>690</Words>
  <Characters>3934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张芳向 Netboy</cp:lastModifiedBy>
  <cp:revision>32</cp:revision>
  <dcterms:created xsi:type="dcterms:W3CDTF">2015-01-30T04:21:00Z</dcterms:created>
  <dcterms:modified xsi:type="dcterms:W3CDTF">2015-02-25T13:40:00Z</dcterms:modified>
</cp:coreProperties>
</file>