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新宋体" w:hAnsi="新宋体" w:eastAsia="新宋体" w:cs="新宋体"/>
          <w:b/>
          <w:bCs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1"/>
          <w:szCs w:val="21"/>
          <w:lang w:val="en-US" w:eastAsia="zh-CN"/>
        </w:rPr>
        <w:t>二年级数学第7周周末小练习</w:t>
      </w:r>
    </w:p>
    <w:p>
      <w:pPr>
        <w:spacing w:line="240" w:lineRule="auto"/>
        <w:jc w:val="center"/>
        <w:rPr>
          <w:rFonts w:hint="eastAsia" w:ascii="新宋体" w:hAnsi="新宋体" w:eastAsia="新宋体" w:cs="新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班级：                  姓名：              学号：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rPr>
          <w:rFonts w:hint="eastAsia" w:ascii="宋体" w:hAnsi="宋体" w:eastAsia="宋体" w:cs="宋体"/>
          <w:b/>
          <w:color w:val="auto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填空题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4" name="图片 1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．4个3相加，写成加法算式是（_______），写成乘法算式是（_______）。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5" name="图片 2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．3＋3＋3＋3＋3＝（______）×（______）＝（______）×（______）。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6" name="图片 2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．3乘5写作（______）；6×9读作（______）。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7" name="图片 2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．想一想，填一填。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8" name="图片 2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276225" cy="533400"/>
            <wp:effectExtent l="0" t="0" r="13335" b="0"/>
            <wp:docPr id="9" name="图片 1000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0042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10" name="图片 2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5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＋</w:t>
      </w: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276225" cy="533400"/>
            <wp:effectExtent l="0" t="0" r="13335" b="0"/>
            <wp:docPr id="11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0043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＝2×2　　　</w:t>
      </w: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276225" cy="533400"/>
            <wp:effectExtent l="0" t="0" r="13335" b="0"/>
            <wp:docPr id="12" name="图片 1000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0044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＝（______）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．3个2相加，加法算式是（______），乘法算式是（______）．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13" name="图片 28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8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5乘6写作：_________；6乘5写作：_________。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14" name="图片 2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9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◆◆◆◆    ◆◆◆◆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乘法算式是（______）×（______）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8" name="图片 13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35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读作（______）乘（______）。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9" name="图片 13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36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．3个6是（______），5个6相加是（______）。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30" name="图片 13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7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．2个4相加可以写成乘法算式4×2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或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</w:rPr>
        <w:t>（______）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31" name="图片 138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8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．一座楼有6层，每层高3米，这座楼高（______）米．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32" name="图片 13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9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rPr>
          <w:rFonts w:hint="eastAsia" w:ascii="宋体" w:hAnsi="宋体" w:eastAsia="宋体" w:cs="宋体"/>
          <w:b/>
          <w:color w:val="auto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、判断题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．几个相同加数相加，可以用乘法表示比较简便。（______）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34" name="图片 14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41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．2个5相乘是多少可以用2×5来计算。（______）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35" name="图片 14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42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．2+2=4，2×2=4，所以4×4=4+4。（______）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36" name="图片 14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3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．3×5，读作：5乘3．    （_____）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37" name="图片 14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44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rPr>
          <w:rFonts w:hint="default" w:ascii="宋体" w:hAnsi="宋体" w:eastAsia="宋体" w:cs="宋体"/>
          <w:b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88265</wp:posOffset>
            </wp:positionV>
            <wp:extent cx="2121535" cy="507365"/>
            <wp:effectExtent l="0" t="0" r="12065" b="10795"/>
            <wp:wrapNone/>
            <wp:docPr id="1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50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．我会列两种算式。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38" name="图片 14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6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1960245" cy="347980"/>
            <wp:effectExtent l="0" t="0" r="5715" b="2540"/>
            <wp:docPr id="39" name="图片 1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47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0245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40" name="图片 148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48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加法算式：________。 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                                  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41" name="图片 14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49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加法算式：________。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1861820</wp:posOffset>
            </wp:positionH>
            <wp:positionV relativeFrom="page">
              <wp:posOffset>6848475</wp:posOffset>
            </wp:positionV>
            <wp:extent cx="2963545" cy="608330"/>
            <wp:effectExtent l="0" t="0" r="8255" b="1270"/>
            <wp:wrapNone/>
            <wp:docPr id="2" name="图片 11730013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730013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3545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乘法算式：________。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                                    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42" name="图片 15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50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乘法算式：________。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43" name="图片 15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56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．小猴的乐园。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15" name="图片 78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8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16" name="图片 8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0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color w:val="auto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一共有多少个桃子？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17" name="图片 8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1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color w:val="auto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color w:val="auto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请你再提出一个问题，并尝试解答。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lang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rPr>
          <w:rFonts w:hint="eastAsia" w:ascii="宋体" w:hAnsi="宋体" w:eastAsia="宋体" w:cs="宋体"/>
          <w:color w:val="auto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一共有多少个圆圈？你能用乘法算式表示出来吗？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18" name="图片 8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3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2217420</wp:posOffset>
            </wp:positionH>
            <wp:positionV relativeFrom="paragraph">
              <wp:posOffset>59690</wp:posOffset>
            </wp:positionV>
            <wp:extent cx="878840" cy="508000"/>
            <wp:effectExtent l="0" t="0" r="5080" b="10160"/>
            <wp:wrapNone/>
            <wp:docPr id="3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19" name="图片 8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5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7"/>
        <w:spacing w:line="24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color w:val="auto"/>
        </w:rPr>
        <w:t xml:space="preserve">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0" name="图片 8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6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1" name="图片 8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9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7"/>
        <w:spacing w:line="24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color w:val="auto"/>
        </w:rPr>
        <w:t xml:space="preserve">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2" name="图片 9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0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7"/>
        <w:spacing w:line="24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color w:val="auto"/>
        </w:rPr>
        <w:t xml:space="preserve">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3" name="图片 9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1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7"/>
        <w:spacing w:line="24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color w:val="auto"/>
        </w:rPr>
        <w:t xml:space="preserve">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4" name="图片 9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2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7"/>
        <w:spacing w:line="24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color w:val="auto"/>
        </w:rPr>
        <w:t xml:space="preserve">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5" name="图片 9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3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7"/>
        <w:spacing w:line="24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color w:val="auto"/>
        </w:rPr>
        <w:t xml:space="preserve">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6" name="图片 9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4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7"/>
        <w:spacing w:line="24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color w:val="auto"/>
        </w:rPr>
        <w:t xml:space="preserve"> </w:t>
      </w:r>
      <w:r>
        <w:rPr>
          <w:color w:val="auto"/>
        </w:rPr>
        <w:drawing>
          <wp:inline distT="0" distB="0" distL="114300" distR="114300">
            <wp:extent cx="1270" cy="635"/>
            <wp:effectExtent l="0" t="0" r="0" b="0"/>
            <wp:docPr id="27" name="图片 9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5" descr="学科网 zxxk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hint="eastAsia"/>
          <w:color w:val="auto"/>
        </w:rPr>
      </w:pPr>
    </w:p>
    <w:sectPr>
      <w:pgSz w:w="11906" w:h="16838"/>
      <w:pgMar w:top="1440" w:right="1080" w:bottom="1440" w:left="1080" w:header="851" w:footer="992" w:gutter="0"/>
      <w:pgNumType w:start="6"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8841A"/>
    <w:multiLevelType w:val="singleLevel"/>
    <w:tmpl w:val="04E8841A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3905711C"/>
    <w:multiLevelType w:val="singleLevel"/>
    <w:tmpl w:val="3905711C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iwiaGRpZCI6IjdhM2Y2OTAwZDBmOGRhM2FmODc1YzJlNWI1OWNmNzE0IiwidXNlckNvdW50IjoyfQ=="/>
  </w:docVars>
  <w:rsids>
    <w:rsidRoot w:val="2B4A7070"/>
    <w:rsid w:val="0015399A"/>
    <w:rsid w:val="00162F97"/>
    <w:rsid w:val="00264CCC"/>
    <w:rsid w:val="002734DD"/>
    <w:rsid w:val="00297E9A"/>
    <w:rsid w:val="002E2E82"/>
    <w:rsid w:val="003551E3"/>
    <w:rsid w:val="003854B2"/>
    <w:rsid w:val="0041398F"/>
    <w:rsid w:val="004151FC"/>
    <w:rsid w:val="00536F42"/>
    <w:rsid w:val="00555777"/>
    <w:rsid w:val="00575674"/>
    <w:rsid w:val="00794243"/>
    <w:rsid w:val="007D14E9"/>
    <w:rsid w:val="007D662D"/>
    <w:rsid w:val="00805D2B"/>
    <w:rsid w:val="008108F4"/>
    <w:rsid w:val="00915DDF"/>
    <w:rsid w:val="00965C56"/>
    <w:rsid w:val="009D48FC"/>
    <w:rsid w:val="00B91503"/>
    <w:rsid w:val="00C018D9"/>
    <w:rsid w:val="00C02FC6"/>
    <w:rsid w:val="00D85187"/>
    <w:rsid w:val="00EE13DE"/>
    <w:rsid w:val="01AD0CE5"/>
    <w:rsid w:val="026C53CF"/>
    <w:rsid w:val="02ED1780"/>
    <w:rsid w:val="02F14024"/>
    <w:rsid w:val="0337727B"/>
    <w:rsid w:val="03E64989"/>
    <w:rsid w:val="0414029E"/>
    <w:rsid w:val="041708F8"/>
    <w:rsid w:val="04E842BB"/>
    <w:rsid w:val="05137464"/>
    <w:rsid w:val="05972DF1"/>
    <w:rsid w:val="05E24330"/>
    <w:rsid w:val="05F11A75"/>
    <w:rsid w:val="064A121D"/>
    <w:rsid w:val="0676429F"/>
    <w:rsid w:val="06C65F20"/>
    <w:rsid w:val="075C22DD"/>
    <w:rsid w:val="07642583"/>
    <w:rsid w:val="07C42A74"/>
    <w:rsid w:val="07D3290C"/>
    <w:rsid w:val="08046F1D"/>
    <w:rsid w:val="08C3459F"/>
    <w:rsid w:val="09FA1035"/>
    <w:rsid w:val="0BFB38FC"/>
    <w:rsid w:val="0C663303"/>
    <w:rsid w:val="0C6F477D"/>
    <w:rsid w:val="0C9C1A76"/>
    <w:rsid w:val="0CAF455E"/>
    <w:rsid w:val="0CE85207"/>
    <w:rsid w:val="0D302783"/>
    <w:rsid w:val="0DAD0B47"/>
    <w:rsid w:val="0E1A31F8"/>
    <w:rsid w:val="0E4A5B26"/>
    <w:rsid w:val="0E750775"/>
    <w:rsid w:val="0EE81859"/>
    <w:rsid w:val="102935C4"/>
    <w:rsid w:val="103267D0"/>
    <w:rsid w:val="10F26E4A"/>
    <w:rsid w:val="111C798E"/>
    <w:rsid w:val="115C0DA1"/>
    <w:rsid w:val="118E7831"/>
    <w:rsid w:val="12422D8B"/>
    <w:rsid w:val="12775366"/>
    <w:rsid w:val="12ED7F05"/>
    <w:rsid w:val="13582429"/>
    <w:rsid w:val="13676D47"/>
    <w:rsid w:val="138677DD"/>
    <w:rsid w:val="13A04925"/>
    <w:rsid w:val="144306A6"/>
    <w:rsid w:val="1453568F"/>
    <w:rsid w:val="147760B8"/>
    <w:rsid w:val="147775E5"/>
    <w:rsid w:val="14B00D4D"/>
    <w:rsid w:val="157452CF"/>
    <w:rsid w:val="15E46235"/>
    <w:rsid w:val="15E94683"/>
    <w:rsid w:val="160B516F"/>
    <w:rsid w:val="160D0159"/>
    <w:rsid w:val="16635C77"/>
    <w:rsid w:val="167E1D30"/>
    <w:rsid w:val="16C76232"/>
    <w:rsid w:val="16D13F9A"/>
    <w:rsid w:val="16E74053"/>
    <w:rsid w:val="17101B47"/>
    <w:rsid w:val="17667F7D"/>
    <w:rsid w:val="182D5CED"/>
    <w:rsid w:val="18A2092D"/>
    <w:rsid w:val="18F05876"/>
    <w:rsid w:val="18F71EE1"/>
    <w:rsid w:val="19101022"/>
    <w:rsid w:val="19147327"/>
    <w:rsid w:val="19D57646"/>
    <w:rsid w:val="19FB33F6"/>
    <w:rsid w:val="1A266192"/>
    <w:rsid w:val="1B7E62C7"/>
    <w:rsid w:val="1C8B01ED"/>
    <w:rsid w:val="1DA90A56"/>
    <w:rsid w:val="1DBB6827"/>
    <w:rsid w:val="1DD46894"/>
    <w:rsid w:val="1E0E38E8"/>
    <w:rsid w:val="1E7F39E1"/>
    <w:rsid w:val="1EFE364B"/>
    <w:rsid w:val="1F0420C6"/>
    <w:rsid w:val="20033F58"/>
    <w:rsid w:val="20680795"/>
    <w:rsid w:val="20CA4C70"/>
    <w:rsid w:val="22215691"/>
    <w:rsid w:val="2239741C"/>
    <w:rsid w:val="22422D50"/>
    <w:rsid w:val="235C2CAC"/>
    <w:rsid w:val="23D57FE3"/>
    <w:rsid w:val="24DD6AC9"/>
    <w:rsid w:val="25112AC1"/>
    <w:rsid w:val="25BA34F2"/>
    <w:rsid w:val="25BA3EEA"/>
    <w:rsid w:val="25C142E2"/>
    <w:rsid w:val="267F0FB7"/>
    <w:rsid w:val="26D5103B"/>
    <w:rsid w:val="272648A6"/>
    <w:rsid w:val="27E9705C"/>
    <w:rsid w:val="28215C21"/>
    <w:rsid w:val="284954F6"/>
    <w:rsid w:val="285E78D4"/>
    <w:rsid w:val="28EA0ED1"/>
    <w:rsid w:val="29291652"/>
    <w:rsid w:val="2A2D7851"/>
    <w:rsid w:val="2AA055DC"/>
    <w:rsid w:val="2AE83414"/>
    <w:rsid w:val="2B044868"/>
    <w:rsid w:val="2B4A7070"/>
    <w:rsid w:val="2B61231C"/>
    <w:rsid w:val="2B6A6636"/>
    <w:rsid w:val="2BBA6DF8"/>
    <w:rsid w:val="2BD33F56"/>
    <w:rsid w:val="2BDB2BA5"/>
    <w:rsid w:val="2DC558D1"/>
    <w:rsid w:val="2E9A3C9B"/>
    <w:rsid w:val="2F637E8A"/>
    <w:rsid w:val="2F6F3FC7"/>
    <w:rsid w:val="2FBF414A"/>
    <w:rsid w:val="30731F39"/>
    <w:rsid w:val="313032E0"/>
    <w:rsid w:val="318E4994"/>
    <w:rsid w:val="31957C7C"/>
    <w:rsid w:val="32543E16"/>
    <w:rsid w:val="33214CCD"/>
    <w:rsid w:val="33AD3864"/>
    <w:rsid w:val="34481E87"/>
    <w:rsid w:val="34C12B27"/>
    <w:rsid w:val="353E12C4"/>
    <w:rsid w:val="358522BA"/>
    <w:rsid w:val="35CB4975"/>
    <w:rsid w:val="35DD2505"/>
    <w:rsid w:val="36E2090D"/>
    <w:rsid w:val="372D6929"/>
    <w:rsid w:val="37424A1D"/>
    <w:rsid w:val="37D25481"/>
    <w:rsid w:val="3A0E3897"/>
    <w:rsid w:val="3C0214CF"/>
    <w:rsid w:val="3C314E9F"/>
    <w:rsid w:val="3C5116B2"/>
    <w:rsid w:val="3DB4623F"/>
    <w:rsid w:val="3DF85B8B"/>
    <w:rsid w:val="3E943D3E"/>
    <w:rsid w:val="3EDF7733"/>
    <w:rsid w:val="3F29603F"/>
    <w:rsid w:val="3F87366A"/>
    <w:rsid w:val="3FD115F0"/>
    <w:rsid w:val="40313580"/>
    <w:rsid w:val="41610CD6"/>
    <w:rsid w:val="416F0EF2"/>
    <w:rsid w:val="4255290D"/>
    <w:rsid w:val="431C0C72"/>
    <w:rsid w:val="439F58C9"/>
    <w:rsid w:val="45146B45"/>
    <w:rsid w:val="456316C6"/>
    <w:rsid w:val="458B2D4E"/>
    <w:rsid w:val="45DB57D5"/>
    <w:rsid w:val="467249C9"/>
    <w:rsid w:val="46A30164"/>
    <w:rsid w:val="46E62FF2"/>
    <w:rsid w:val="474F02B5"/>
    <w:rsid w:val="476519E5"/>
    <w:rsid w:val="47847152"/>
    <w:rsid w:val="47B30782"/>
    <w:rsid w:val="47C83270"/>
    <w:rsid w:val="47EA476A"/>
    <w:rsid w:val="485F4660"/>
    <w:rsid w:val="488611DE"/>
    <w:rsid w:val="48E706E6"/>
    <w:rsid w:val="4905230A"/>
    <w:rsid w:val="4A427739"/>
    <w:rsid w:val="4A7735AE"/>
    <w:rsid w:val="4B4432F5"/>
    <w:rsid w:val="4B686C1D"/>
    <w:rsid w:val="4C101C63"/>
    <w:rsid w:val="4C2D0716"/>
    <w:rsid w:val="4D716B13"/>
    <w:rsid w:val="4D87091D"/>
    <w:rsid w:val="4D98310D"/>
    <w:rsid w:val="4E30743E"/>
    <w:rsid w:val="4EA04FBC"/>
    <w:rsid w:val="4EDB10B2"/>
    <w:rsid w:val="4FAB5777"/>
    <w:rsid w:val="4FBB5D29"/>
    <w:rsid w:val="4FCF3F3A"/>
    <w:rsid w:val="502055FF"/>
    <w:rsid w:val="504C7A13"/>
    <w:rsid w:val="506F71DE"/>
    <w:rsid w:val="509B5E0C"/>
    <w:rsid w:val="50D462EA"/>
    <w:rsid w:val="50D8784D"/>
    <w:rsid w:val="50E4122D"/>
    <w:rsid w:val="51901FA5"/>
    <w:rsid w:val="51A62818"/>
    <w:rsid w:val="51F86819"/>
    <w:rsid w:val="524911A4"/>
    <w:rsid w:val="528043BF"/>
    <w:rsid w:val="5292157B"/>
    <w:rsid w:val="52977F41"/>
    <w:rsid w:val="52BC3283"/>
    <w:rsid w:val="53156190"/>
    <w:rsid w:val="531A2DED"/>
    <w:rsid w:val="53614362"/>
    <w:rsid w:val="53B70A2D"/>
    <w:rsid w:val="54336704"/>
    <w:rsid w:val="54A164A1"/>
    <w:rsid w:val="55850FC3"/>
    <w:rsid w:val="55B40509"/>
    <w:rsid w:val="56AF492C"/>
    <w:rsid w:val="56D10809"/>
    <w:rsid w:val="579C2466"/>
    <w:rsid w:val="579F4EC0"/>
    <w:rsid w:val="57AF686E"/>
    <w:rsid w:val="57E50D7C"/>
    <w:rsid w:val="59FA0011"/>
    <w:rsid w:val="5A070AB0"/>
    <w:rsid w:val="5A091A87"/>
    <w:rsid w:val="5A097EAE"/>
    <w:rsid w:val="5A4A1B98"/>
    <w:rsid w:val="5B4C2343"/>
    <w:rsid w:val="5B68730C"/>
    <w:rsid w:val="5B730554"/>
    <w:rsid w:val="5BB0380A"/>
    <w:rsid w:val="5BB76174"/>
    <w:rsid w:val="5C031E2D"/>
    <w:rsid w:val="5C616132"/>
    <w:rsid w:val="5D110413"/>
    <w:rsid w:val="5D690475"/>
    <w:rsid w:val="5EB20001"/>
    <w:rsid w:val="5F550F65"/>
    <w:rsid w:val="5FA461F2"/>
    <w:rsid w:val="603308EE"/>
    <w:rsid w:val="603E1019"/>
    <w:rsid w:val="61AB3DB5"/>
    <w:rsid w:val="62234A72"/>
    <w:rsid w:val="626D3AC1"/>
    <w:rsid w:val="62993F80"/>
    <w:rsid w:val="62EF20DC"/>
    <w:rsid w:val="62FE5292"/>
    <w:rsid w:val="631E326E"/>
    <w:rsid w:val="6351166E"/>
    <w:rsid w:val="636855A2"/>
    <w:rsid w:val="63DF27CF"/>
    <w:rsid w:val="652D028F"/>
    <w:rsid w:val="65661B34"/>
    <w:rsid w:val="66154E3B"/>
    <w:rsid w:val="67597DE5"/>
    <w:rsid w:val="681F16E3"/>
    <w:rsid w:val="68AA66A9"/>
    <w:rsid w:val="691B5CD7"/>
    <w:rsid w:val="693B423B"/>
    <w:rsid w:val="69D426DE"/>
    <w:rsid w:val="6A2A31D3"/>
    <w:rsid w:val="6A332105"/>
    <w:rsid w:val="6A357279"/>
    <w:rsid w:val="6A715757"/>
    <w:rsid w:val="6AD93285"/>
    <w:rsid w:val="6AFE164E"/>
    <w:rsid w:val="6B116648"/>
    <w:rsid w:val="6CAD3726"/>
    <w:rsid w:val="6D2705C5"/>
    <w:rsid w:val="6E2E77C6"/>
    <w:rsid w:val="6E602458"/>
    <w:rsid w:val="6E92464E"/>
    <w:rsid w:val="6EB75986"/>
    <w:rsid w:val="6F0D1A80"/>
    <w:rsid w:val="70047040"/>
    <w:rsid w:val="70486517"/>
    <w:rsid w:val="71845337"/>
    <w:rsid w:val="71D552C5"/>
    <w:rsid w:val="723F2200"/>
    <w:rsid w:val="72AD324D"/>
    <w:rsid w:val="72B441D6"/>
    <w:rsid w:val="72C00BD0"/>
    <w:rsid w:val="72E525AE"/>
    <w:rsid w:val="730F4C92"/>
    <w:rsid w:val="73432908"/>
    <w:rsid w:val="73F511F7"/>
    <w:rsid w:val="742539D8"/>
    <w:rsid w:val="74722A8A"/>
    <w:rsid w:val="747E316B"/>
    <w:rsid w:val="75302ACA"/>
    <w:rsid w:val="753662B7"/>
    <w:rsid w:val="75982F03"/>
    <w:rsid w:val="765D76F7"/>
    <w:rsid w:val="77543EB3"/>
    <w:rsid w:val="779E482E"/>
    <w:rsid w:val="77D8652B"/>
    <w:rsid w:val="77DA327C"/>
    <w:rsid w:val="784A4F17"/>
    <w:rsid w:val="78AF41A3"/>
    <w:rsid w:val="78DE6B8B"/>
    <w:rsid w:val="793C47F1"/>
    <w:rsid w:val="79A13324"/>
    <w:rsid w:val="79B712C2"/>
    <w:rsid w:val="79BC419E"/>
    <w:rsid w:val="79EC16DB"/>
    <w:rsid w:val="7A1C6C8E"/>
    <w:rsid w:val="7C324FED"/>
    <w:rsid w:val="7C444893"/>
    <w:rsid w:val="7C9C73C0"/>
    <w:rsid w:val="7DC46FEB"/>
    <w:rsid w:val="7F140307"/>
    <w:rsid w:val="7FF415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99"/>
    <w:tblPr>
      <w:tblCellMar>
        <w:left w:w="0" w:type="dxa"/>
        <w:right w:w="0" w:type="dxa"/>
      </w:tblCellMar>
    </w:tblPr>
  </w:style>
  <w:style w:type="character" w:styleId="11">
    <w:name w:val="Hyperlink"/>
    <w:unhideWhenUsed/>
    <w:qFormat/>
    <w:uiPriority w:val="99"/>
    <w:rPr>
      <w:rFonts w:cs="Times New Roman"/>
      <w:color w:val="0563C1"/>
      <w:u w:val="single"/>
    </w:rPr>
  </w:style>
  <w:style w:type="character" w:customStyle="1" w:styleId="12">
    <w:name w:val="日期 Char"/>
    <w:link w:val="3"/>
    <w:semiHidden/>
    <w:qFormat/>
    <w:locked/>
    <w:uiPriority w:val="99"/>
    <w:rPr>
      <w:rFonts w:cs="Times New Roman"/>
    </w:rPr>
  </w:style>
  <w:style w:type="character" w:customStyle="1" w:styleId="13">
    <w:name w:val="批注框文本 Char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脚 Char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眉 Char"/>
    <w:link w:val="6"/>
    <w:qFormat/>
    <w:locked/>
    <w:uiPriority w:val="99"/>
    <w:rPr>
      <w:rFonts w:cs="Times New Roman"/>
      <w:sz w:val="18"/>
      <w:szCs w:val="18"/>
    </w:rPr>
  </w:style>
  <w:style w:type="character" w:styleId="16">
    <w:name w:val="Placeholder Text"/>
    <w:semiHidden/>
    <w:qFormat/>
    <w:uiPriority w:val="99"/>
    <w:rPr>
      <w:rFonts w:cs="Times New Roman"/>
      <w:color w:val="808080"/>
    </w:rPr>
  </w:style>
  <w:style w:type="character" w:customStyle="1" w:styleId="17">
    <w:name w:val="无间隔 Char"/>
    <w:link w:val="18"/>
    <w:qFormat/>
    <w:locked/>
    <w:uiPriority w:val="1"/>
    <w:rPr>
      <w:rFonts w:ascii="等线" w:hAnsi="等线" w:eastAsia="等线"/>
      <w:sz w:val="22"/>
      <w:szCs w:val="22"/>
      <w:lang w:val="en-US" w:eastAsia="zh-CN" w:bidi="ar-SA"/>
    </w:rPr>
  </w:style>
  <w:style w:type="paragraph" w:styleId="18">
    <w:name w:val="No Spacing"/>
    <w:link w:val="17"/>
    <w:qFormat/>
    <w:uiPriority w:val="1"/>
    <w:rPr>
      <w:rFonts w:ascii="等线" w:hAnsi="等线" w:eastAsia="等线" w:cs="Times New Roman"/>
      <w:sz w:val="22"/>
      <w:szCs w:val="22"/>
      <w:lang w:val="en-US" w:eastAsia="zh-CN" w:bidi="ar-SA"/>
    </w:rPr>
  </w:style>
  <w:style w:type="paragraph" w:customStyle="1" w:styleId="19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7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47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0_4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61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4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74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4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DefaultParagraph"/>
    <w:qFormat/>
    <w:uiPriority w:val="0"/>
    <w:rPr>
      <w:rFonts w:ascii="Calibri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0_4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34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6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7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67">
    <w:name w:val="Normal_6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0_4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70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78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1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9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1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2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3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4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5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6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7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8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9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408;&#22836;&#20154;\AppData\Roaming\Kingsoft\office6\templates\download\54338548699bfeb2f7f1f33080192fa8\&#21271;&#24072;&#22823;&#29256;&#20108;&#24180;&#32423;&#19978;&#20876;&#25968;&#23398;&#21333;&#20803;&#27979;&#35797;&#21367;&#31532;&#19977;&#21333;&#20803;&#25968;&#19968;&#25968;&#19982;&#20056;&#27861;&#65288;&#21547;&#31572;&#26696;&#65289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北师大版二年级上册数学单元测试卷第三单元数一数与乘法（含答案）.doc</Template>
  <Pages>2</Pages>
  <Words>1269</Words>
  <Characters>1565</Characters>
  <Paragraphs>0</Paragraphs>
  <TotalTime>6</TotalTime>
  <ScaleCrop>false</ScaleCrop>
  <LinksUpToDate>false</LinksUpToDate>
  <CharactersWithSpaces>1753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2024-10-16T00:52:00Z</dcterms:created>
  <dc:creator>木头人</dc:creator>
  <cp:lastModifiedBy>tw</cp:lastModifiedBy>
  <dcterms:modified xsi:type="dcterms:W3CDTF">2024-10-20T11:08:05Z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90124189327C4A52A121149E85208D64</vt:lpwstr>
  </property>
  <property fmtid="{D5CDD505-2E9C-101B-9397-08002B2CF9AE}" pid="4" name="KSOTemplateUUID">
    <vt:lpwstr>v1.0_mb_+cKwCYbyqDzLwuMavryikQ==</vt:lpwstr>
  </property>
</Properties>
</file>