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949" w:rsidRPr="00B176D8" w:rsidRDefault="00D70949" w:rsidP="00800FD3">
      <w:pPr>
        <w:spacing w:line="360" w:lineRule="auto"/>
      </w:pP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</w:tblGrid>
      <w:tr w:rsidR="00D70949" w:rsidRPr="00B176D8" w:rsidTr="00162D9A">
        <w:trPr>
          <w:trHeight w:val="314"/>
        </w:trPr>
        <w:tc>
          <w:tcPr>
            <w:tcW w:w="8472" w:type="dxa"/>
          </w:tcPr>
          <w:p w:rsidR="00D70949" w:rsidRPr="00D71348" w:rsidRDefault="00D70949" w:rsidP="0022607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2607F">
              <w:rPr>
                <w:b/>
                <w:bCs/>
                <w:sz w:val="28"/>
                <w:szCs w:val="28"/>
              </w:rPr>
              <w:t>Module 8</w:t>
            </w:r>
            <w:r w:rsidRPr="0022607F">
              <w:rPr>
                <w:b/>
                <w:sz w:val="28"/>
                <w:szCs w:val="28"/>
              </w:rPr>
              <w:t xml:space="preserve"> </w:t>
            </w:r>
            <w:r w:rsidRPr="0022607F">
              <w:rPr>
                <w:b/>
                <w:bCs/>
                <w:sz w:val="28"/>
                <w:szCs w:val="28"/>
              </w:rPr>
              <w:t xml:space="preserve">Unit 1 He lives in the east of the </w:t>
            </w:r>
            <w:smartTag w:uri="urn:schemas-microsoft-com:office:smarttags" w:element="place">
              <w:smartTag w:uri="urn:schemas-microsoft-com:office:smarttags" w:element="country-region">
                <w:r w:rsidRPr="0022607F">
                  <w:rPr>
                    <w:b/>
                    <w:bCs/>
                    <w:sz w:val="28"/>
                    <w:szCs w:val="28"/>
                  </w:rPr>
                  <w:t>US</w:t>
                </w:r>
              </w:smartTag>
            </w:smartTag>
            <w:r w:rsidRPr="0022607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22607F">
              <w:rPr>
                <w:b/>
                <w:sz w:val="28"/>
                <w:szCs w:val="28"/>
              </w:rPr>
              <w:t xml:space="preserve"> </w:t>
            </w:r>
            <w:r w:rsidRPr="00D71348">
              <w:rPr>
                <w:b/>
                <w:sz w:val="28"/>
                <w:szCs w:val="28"/>
              </w:rPr>
              <w:t>Lesson 1</w:t>
            </w:r>
          </w:p>
          <w:p w:rsidR="00D70949" w:rsidRPr="00162D9A" w:rsidRDefault="00D70949" w:rsidP="0022607F">
            <w:pPr>
              <w:spacing w:line="360" w:lineRule="auto"/>
              <w:jc w:val="center"/>
              <w:rPr>
                <w:sz w:val="24"/>
              </w:rPr>
            </w:pPr>
            <w:r w:rsidRPr="0020674A">
              <w:rPr>
                <w:rFonts w:hint="eastAsia"/>
                <w:b/>
                <w:sz w:val="24"/>
              </w:rPr>
              <w:t>主备人：</w:t>
            </w:r>
            <w:r w:rsidRPr="0020674A">
              <w:rPr>
                <w:b/>
                <w:sz w:val="24"/>
              </w:rPr>
              <w:t xml:space="preserve">                           </w:t>
            </w:r>
            <w:r w:rsidRPr="0020674A">
              <w:rPr>
                <w:rFonts w:hint="eastAsia"/>
                <w:b/>
                <w:sz w:val="24"/>
              </w:rPr>
              <w:t>使用人：</w:t>
            </w:r>
          </w:p>
        </w:tc>
      </w:tr>
      <w:tr w:rsidR="00D70949" w:rsidRPr="009E6C3F" w:rsidTr="00162D9A">
        <w:trPr>
          <w:trHeight w:val="1631"/>
        </w:trPr>
        <w:tc>
          <w:tcPr>
            <w:tcW w:w="8472" w:type="dxa"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一、教学目标</w:t>
            </w:r>
          </w:p>
          <w:p w:rsidR="00D70949" w:rsidRPr="00162D9A" w:rsidRDefault="00D70949" w:rsidP="00162D9A">
            <w:pPr>
              <w:spacing w:line="360" w:lineRule="auto"/>
              <w:jc w:val="left"/>
              <w:rPr>
                <w:rFonts w:hAnsi="宋体"/>
                <w:bCs/>
                <w:sz w:val="24"/>
              </w:rPr>
            </w:pPr>
            <w:r w:rsidRPr="00162D9A">
              <w:rPr>
                <w:rFonts w:hAnsi="宋体" w:hint="eastAsia"/>
                <w:bCs/>
                <w:sz w:val="24"/>
              </w:rPr>
              <w:t>【</w:t>
            </w:r>
            <w:r w:rsidRPr="00162D9A">
              <w:rPr>
                <w:rFonts w:hint="eastAsia"/>
                <w:bCs/>
                <w:sz w:val="24"/>
              </w:rPr>
              <w:t>知识目标</w:t>
            </w:r>
            <w:r w:rsidRPr="00162D9A">
              <w:rPr>
                <w:rFonts w:hAnsi="宋体" w:hint="eastAsia"/>
                <w:bCs/>
                <w:sz w:val="24"/>
              </w:rPr>
              <w:t>】</w:t>
            </w:r>
          </w:p>
          <w:p w:rsidR="00D70949" w:rsidRPr="00162D9A" w:rsidRDefault="00D70949" w:rsidP="00162D9A">
            <w:pPr>
              <w:spacing w:line="360" w:lineRule="auto"/>
              <w:ind w:firstLineChars="150" w:firstLine="360"/>
              <w:jc w:val="left"/>
              <w:rPr>
                <w:sz w:val="24"/>
              </w:rPr>
            </w:pPr>
            <w:r w:rsidRPr="00162D9A">
              <w:rPr>
                <w:sz w:val="24"/>
              </w:rPr>
              <w:t xml:space="preserve">1. </w:t>
            </w:r>
            <w:r w:rsidRPr="00162D9A">
              <w:rPr>
                <w:rFonts w:hint="eastAsia"/>
                <w:sz w:val="24"/>
              </w:rPr>
              <w:t>会正确认读单词</w:t>
            </w:r>
            <w:r w:rsidRPr="00162D9A">
              <w:rPr>
                <w:sz w:val="24"/>
              </w:rPr>
              <w:t xml:space="preserve">best, north, south, rest, country, speak, capital, maybe. </w:t>
            </w:r>
          </w:p>
          <w:p w:rsidR="00D70949" w:rsidRPr="00162D9A" w:rsidRDefault="00D70949" w:rsidP="00162D9A">
            <w:pPr>
              <w:spacing w:line="360" w:lineRule="auto"/>
              <w:ind w:firstLineChars="150" w:firstLine="360"/>
              <w:jc w:val="left"/>
              <w:rPr>
                <w:sz w:val="24"/>
              </w:rPr>
            </w:pPr>
            <w:r w:rsidRPr="00162D9A">
              <w:rPr>
                <w:sz w:val="24"/>
              </w:rPr>
              <w:t xml:space="preserve">2. </w:t>
            </w:r>
            <w:r w:rsidRPr="00162D9A">
              <w:rPr>
                <w:rFonts w:hint="eastAsia"/>
                <w:sz w:val="24"/>
              </w:rPr>
              <w:t>掌握句型</w:t>
            </w:r>
            <w:r w:rsidRPr="00162D9A">
              <w:rPr>
                <w:sz w:val="24"/>
              </w:rPr>
              <w:t xml:space="preserve">Where’s...? It’s in the... of... </w:t>
            </w:r>
          </w:p>
          <w:p w:rsidR="00D70949" w:rsidRPr="00162D9A" w:rsidRDefault="00D70949" w:rsidP="00162D9A">
            <w:pPr>
              <w:spacing w:line="360" w:lineRule="auto"/>
              <w:ind w:firstLineChars="150" w:firstLine="360"/>
              <w:jc w:val="left"/>
              <w:rPr>
                <w:sz w:val="24"/>
              </w:rPr>
            </w:pPr>
            <w:r w:rsidRPr="00162D9A">
              <w:rPr>
                <w:sz w:val="24"/>
              </w:rPr>
              <w:t xml:space="preserve">3. </w:t>
            </w:r>
            <w:r w:rsidRPr="00162D9A">
              <w:rPr>
                <w:rFonts w:hint="eastAsia"/>
                <w:sz w:val="24"/>
              </w:rPr>
              <w:t>了解美国并可以用英语描述城市方位。</w:t>
            </w:r>
            <w:r w:rsidRPr="00162D9A">
              <w:rPr>
                <w:sz w:val="24"/>
              </w:rPr>
              <w:t xml:space="preserve"> </w:t>
            </w:r>
          </w:p>
          <w:p w:rsidR="00D70949" w:rsidRPr="00162D9A" w:rsidRDefault="00D70949" w:rsidP="00162D9A">
            <w:pPr>
              <w:spacing w:line="360" w:lineRule="auto"/>
              <w:rPr>
                <w:rFonts w:hAnsi="宋体"/>
                <w:bCs/>
                <w:sz w:val="24"/>
              </w:rPr>
            </w:pPr>
            <w:r w:rsidRPr="00162D9A">
              <w:rPr>
                <w:rFonts w:hAnsi="宋体" w:hint="eastAsia"/>
                <w:bCs/>
                <w:sz w:val="24"/>
              </w:rPr>
              <w:t>【能力目标】</w:t>
            </w:r>
          </w:p>
          <w:p w:rsidR="00D70949" w:rsidRPr="00211B1C" w:rsidRDefault="00D70949" w:rsidP="00162D9A">
            <w:pPr>
              <w:spacing w:line="360" w:lineRule="auto"/>
              <w:ind w:leftChars="14" w:left="29"/>
            </w:pPr>
            <w:r w:rsidRPr="00162D9A">
              <w:rPr>
                <w:sz w:val="24"/>
              </w:rPr>
              <w:t xml:space="preserve">   </w:t>
            </w:r>
            <w:r w:rsidRPr="00162D9A">
              <w:rPr>
                <w:rFonts w:hint="eastAsia"/>
                <w:sz w:val="24"/>
              </w:rPr>
              <w:t>能运用句子</w:t>
            </w:r>
            <w:r w:rsidRPr="00162D9A">
              <w:rPr>
                <w:sz w:val="24"/>
              </w:rPr>
              <w:t xml:space="preserve">Where’s...? It’s in the... of... </w:t>
            </w:r>
            <w:r w:rsidRPr="00162D9A">
              <w:rPr>
                <w:rFonts w:hint="eastAsia"/>
                <w:sz w:val="24"/>
              </w:rPr>
              <w:t>进行问答。</w:t>
            </w:r>
          </w:p>
          <w:p w:rsidR="00D70949" w:rsidRPr="00162D9A" w:rsidRDefault="00D70949" w:rsidP="00162D9A">
            <w:pPr>
              <w:spacing w:line="360" w:lineRule="auto"/>
              <w:rPr>
                <w:rFonts w:hAnsi="宋体"/>
                <w:bCs/>
                <w:sz w:val="24"/>
              </w:rPr>
            </w:pPr>
            <w:r w:rsidRPr="00162D9A">
              <w:rPr>
                <w:rFonts w:hAnsi="宋体" w:hint="eastAsia"/>
                <w:bCs/>
                <w:sz w:val="24"/>
              </w:rPr>
              <w:t>【情感目标】</w:t>
            </w:r>
          </w:p>
          <w:p w:rsidR="00D70949" w:rsidRPr="00211B1C" w:rsidRDefault="00D70949" w:rsidP="00162D9A">
            <w:pPr>
              <w:spacing w:line="360" w:lineRule="auto"/>
              <w:ind w:leftChars="100" w:left="210"/>
            </w:pPr>
            <w:r w:rsidRPr="00162D9A">
              <w:rPr>
                <w:sz w:val="24"/>
              </w:rPr>
              <w:t xml:space="preserve">  </w:t>
            </w:r>
            <w:r w:rsidRPr="00162D9A">
              <w:rPr>
                <w:rFonts w:hint="eastAsia"/>
                <w:sz w:val="24"/>
              </w:rPr>
              <w:t>鼓励学生多了解英美文化，开阔视野，乐于助人。</w:t>
            </w:r>
            <w:r w:rsidRPr="00162D9A">
              <w:rPr>
                <w:sz w:val="24"/>
              </w:rPr>
              <w:t xml:space="preserve"> </w:t>
            </w:r>
          </w:p>
        </w:tc>
      </w:tr>
      <w:tr w:rsidR="00D70949" w:rsidRPr="009E6C3F" w:rsidTr="00162D9A">
        <w:trPr>
          <w:trHeight w:val="1100"/>
        </w:trPr>
        <w:tc>
          <w:tcPr>
            <w:tcW w:w="8472" w:type="dxa"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二、教学重点</w:t>
            </w:r>
          </w:p>
          <w:p w:rsidR="00D70949" w:rsidRPr="00162D9A" w:rsidRDefault="00D70949" w:rsidP="00162D9A">
            <w:pPr>
              <w:spacing w:line="360" w:lineRule="auto"/>
              <w:ind w:leftChars="114" w:left="2039" w:hangingChars="750" w:hanging="1800"/>
              <w:rPr>
                <w:bCs/>
                <w:sz w:val="24"/>
              </w:rPr>
            </w:pPr>
            <w:r w:rsidRPr="00162D9A">
              <w:rPr>
                <w:bCs/>
                <w:sz w:val="24"/>
              </w:rPr>
              <w:t xml:space="preserve">1. </w:t>
            </w:r>
            <w:r w:rsidRPr="00162D9A">
              <w:rPr>
                <w:rFonts w:hint="eastAsia"/>
                <w:bCs/>
                <w:sz w:val="24"/>
              </w:rPr>
              <w:t>能够掌握单词</w:t>
            </w:r>
            <w:r w:rsidRPr="00162D9A">
              <w:rPr>
                <w:bCs/>
                <w:sz w:val="24"/>
              </w:rPr>
              <w:t>speak</w:t>
            </w:r>
            <w:r w:rsidRPr="00162D9A">
              <w:rPr>
                <w:rFonts w:hint="eastAsia"/>
                <w:bCs/>
                <w:sz w:val="24"/>
              </w:rPr>
              <w:t>的拼写</w:t>
            </w:r>
            <w:r w:rsidRPr="00162D9A">
              <w:rPr>
                <w:bCs/>
                <w:sz w:val="24"/>
              </w:rPr>
              <w:t xml:space="preserve">. </w:t>
            </w:r>
          </w:p>
          <w:p w:rsidR="00D70949" w:rsidRPr="00162D9A" w:rsidRDefault="00D70949" w:rsidP="00162D9A">
            <w:pPr>
              <w:spacing w:line="360" w:lineRule="auto"/>
              <w:ind w:leftChars="114" w:left="2039" w:hangingChars="750" w:hanging="1800"/>
              <w:rPr>
                <w:bCs/>
                <w:sz w:val="24"/>
              </w:rPr>
            </w:pPr>
            <w:r w:rsidRPr="00162D9A">
              <w:rPr>
                <w:bCs/>
                <w:sz w:val="24"/>
              </w:rPr>
              <w:t>2</w:t>
            </w:r>
            <w:r w:rsidRPr="00162D9A">
              <w:rPr>
                <w:rFonts w:hint="eastAsia"/>
                <w:bCs/>
                <w:sz w:val="24"/>
              </w:rPr>
              <w:t>．正确使用句型</w:t>
            </w:r>
            <w:r w:rsidRPr="00162D9A">
              <w:rPr>
                <w:bCs/>
                <w:sz w:val="24"/>
              </w:rPr>
              <w:t>Where’s...? It’s in the... of...</w:t>
            </w:r>
            <w:r w:rsidRPr="00162D9A">
              <w:rPr>
                <w:rFonts w:hint="eastAsia"/>
                <w:bCs/>
                <w:sz w:val="24"/>
              </w:rPr>
              <w:t>进行问答。并能够用英语描述城市方位。</w:t>
            </w:r>
          </w:p>
        </w:tc>
      </w:tr>
      <w:tr w:rsidR="00D70949" w:rsidRPr="009E6C3F" w:rsidTr="00162D9A">
        <w:trPr>
          <w:trHeight w:val="778"/>
        </w:trPr>
        <w:tc>
          <w:tcPr>
            <w:tcW w:w="8472" w:type="dxa"/>
          </w:tcPr>
          <w:p w:rsidR="00D70949" w:rsidRPr="00162D9A" w:rsidRDefault="00D70949" w:rsidP="00162D9A">
            <w:pPr>
              <w:spacing w:line="360" w:lineRule="auto"/>
              <w:rPr>
                <w:bCs/>
                <w:sz w:val="24"/>
              </w:rPr>
            </w:pPr>
            <w:r w:rsidRPr="00162D9A">
              <w:rPr>
                <w:rFonts w:hint="eastAsia"/>
                <w:bCs/>
                <w:sz w:val="24"/>
              </w:rPr>
              <w:t>三、教学难点</w:t>
            </w:r>
          </w:p>
          <w:p w:rsidR="00D70949" w:rsidRPr="00162D9A" w:rsidRDefault="00D70949" w:rsidP="00162D9A">
            <w:pPr>
              <w:spacing w:line="360" w:lineRule="auto"/>
              <w:ind w:firstLineChars="100" w:firstLine="240"/>
              <w:rPr>
                <w:bCs/>
                <w:sz w:val="24"/>
              </w:rPr>
            </w:pPr>
            <w:r w:rsidRPr="00162D9A">
              <w:rPr>
                <w:rFonts w:hint="eastAsia"/>
                <w:bCs/>
                <w:sz w:val="24"/>
              </w:rPr>
              <w:t>可以对地点进行提问并回答</w:t>
            </w:r>
          </w:p>
        </w:tc>
      </w:tr>
      <w:tr w:rsidR="00D70949" w:rsidRPr="009E6C3F" w:rsidTr="00162D9A">
        <w:trPr>
          <w:trHeight w:val="678"/>
        </w:trPr>
        <w:tc>
          <w:tcPr>
            <w:tcW w:w="8472" w:type="dxa"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四、教学资源</w:t>
            </w:r>
          </w:p>
          <w:p w:rsidR="00D70949" w:rsidRPr="00162D9A" w:rsidRDefault="00D70949" w:rsidP="00162D9A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 w:rsidRPr="00162D9A">
              <w:rPr>
                <w:rFonts w:hint="eastAsia"/>
                <w:bCs/>
                <w:sz w:val="24"/>
              </w:rPr>
              <w:t>互动教学系统，</w:t>
            </w:r>
            <w:r w:rsidRPr="00162D9A">
              <w:rPr>
                <w:bCs/>
                <w:sz w:val="24"/>
              </w:rPr>
              <w:t>PPT</w:t>
            </w:r>
          </w:p>
        </w:tc>
      </w:tr>
    </w:tbl>
    <w:p w:rsidR="00D70949" w:rsidRPr="009E6C3F" w:rsidRDefault="00D70949" w:rsidP="00800FD3">
      <w:pPr>
        <w:spacing w:line="360" w:lineRule="auto"/>
        <w:rPr>
          <w:sz w:val="24"/>
        </w:rPr>
      </w:pPr>
      <w:r>
        <w:rPr>
          <w:rFonts w:hAnsi="宋体" w:hint="eastAsia"/>
          <w:sz w:val="24"/>
        </w:rPr>
        <w:t>五</w:t>
      </w:r>
      <w:r w:rsidRPr="009E6C3F">
        <w:rPr>
          <w:rFonts w:hAnsi="宋体" w:hint="eastAsia"/>
          <w:sz w:val="24"/>
        </w:rPr>
        <w:t>、教学过程</w:t>
      </w:r>
    </w:p>
    <w:p w:rsidR="00D70949" w:rsidRPr="009E6C3F" w:rsidRDefault="00D70949" w:rsidP="00800FD3">
      <w:pPr>
        <w:spacing w:line="360" w:lineRule="auto"/>
        <w:jc w:val="left"/>
        <w:rPr>
          <w:rFonts w:hAnsi="宋体"/>
          <w:sz w:val="24"/>
        </w:rPr>
      </w:pPr>
      <w:r w:rsidRPr="009E6C3F">
        <w:rPr>
          <w:rFonts w:hAnsi="宋体" w:hint="eastAsia"/>
          <w:sz w:val="24"/>
        </w:rPr>
        <w:t>说明：教学活动具体描述包括教学任务的描述，教师的关键语言，板书呈现，教学资源的使用等。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566"/>
        <w:gridCol w:w="1664"/>
      </w:tblGrid>
      <w:tr w:rsidR="00D70949" w:rsidRPr="009E6C3F" w:rsidTr="00162D9A">
        <w:trPr>
          <w:trHeight w:val="451"/>
        </w:trPr>
        <w:tc>
          <w:tcPr>
            <w:tcW w:w="1242" w:type="dxa"/>
            <w:vAlign w:val="center"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D70949" w:rsidRPr="00162D9A" w:rsidRDefault="00D70949" w:rsidP="00162D9A">
            <w:pPr>
              <w:spacing w:line="360" w:lineRule="auto"/>
              <w:ind w:leftChars="-1" w:left="-2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二次备课</w:t>
            </w:r>
          </w:p>
        </w:tc>
      </w:tr>
      <w:tr w:rsidR="00D70949" w:rsidRPr="009E6C3F" w:rsidTr="00162D9A">
        <w:trPr>
          <w:trHeight w:val="430"/>
        </w:trPr>
        <w:tc>
          <w:tcPr>
            <w:tcW w:w="1242" w:type="dxa"/>
            <w:vMerge w:val="restart"/>
            <w:vAlign w:val="center"/>
          </w:tcPr>
          <w:p w:rsidR="00D70949" w:rsidRPr="00162D9A" w:rsidRDefault="00D70949" w:rsidP="00162D9A">
            <w:pPr>
              <w:pStyle w:val="ListParagraph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sz w:val="24"/>
              </w:rPr>
            </w:pPr>
          </w:p>
          <w:p w:rsidR="00D70949" w:rsidRPr="00162D9A" w:rsidRDefault="00D70949" w:rsidP="00162D9A">
            <w:pPr>
              <w:spacing w:line="360" w:lineRule="auto"/>
              <w:jc w:val="center"/>
              <w:rPr>
                <w:sz w:val="24"/>
              </w:rPr>
            </w:pPr>
            <w:r w:rsidRPr="00162D9A">
              <w:rPr>
                <w:rFonts w:ascii="宋体" w:hAnsi="宋体" w:cs="宋体" w:hint="eastAsia"/>
                <w:sz w:val="24"/>
              </w:rPr>
              <w:t>热身导入</w:t>
            </w:r>
          </w:p>
        </w:tc>
        <w:tc>
          <w:tcPr>
            <w:tcW w:w="5566" w:type="dxa"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  <w:r w:rsidRPr="00162D9A">
              <w:rPr>
                <w:sz w:val="24"/>
              </w:rPr>
              <w:t>1. Greetings.</w:t>
            </w:r>
          </w:p>
        </w:tc>
        <w:tc>
          <w:tcPr>
            <w:tcW w:w="1664" w:type="dxa"/>
          </w:tcPr>
          <w:p w:rsidR="00D70949" w:rsidRPr="00162D9A" w:rsidRDefault="00D70949" w:rsidP="00162D9A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</w:p>
        </w:tc>
      </w:tr>
      <w:tr w:rsidR="00D70949" w:rsidRPr="009E6C3F" w:rsidTr="00162D9A">
        <w:trPr>
          <w:trHeight w:val="430"/>
        </w:trPr>
        <w:tc>
          <w:tcPr>
            <w:tcW w:w="1242" w:type="dxa"/>
            <w:vMerge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  <w:tc>
          <w:tcPr>
            <w:tcW w:w="5566" w:type="dxa"/>
          </w:tcPr>
          <w:p w:rsidR="00D70949" w:rsidRPr="00810A64" w:rsidRDefault="00D70949" w:rsidP="00162D9A">
            <w:pPr>
              <w:spacing w:line="360" w:lineRule="auto"/>
            </w:pPr>
            <w:r w:rsidRPr="00162D9A">
              <w:rPr>
                <w:sz w:val="24"/>
              </w:rPr>
              <w:t xml:space="preserve">2. Watch a video about the </w:t>
            </w:r>
            <w:smartTag w:uri="urn:schemas-microsoft-com:office:smarttags" w:element="place">
              <w:smartTag w:uri="urn:schemas-microsoft-com:office:smarttags" w:element="country-region">
                <w:r w:rsidRPr="00162D9A">
                  <w:rPr>
                    <w:sz w:val="24"/>
                  </w:rPr>
                  <w:t>US</w:t>
                </w:r>
              </w:smartTag>
            </w:smartTag>
            <w:r w:rsidRPr="00162D9A">
              <w:rPr>
                <w:sz w:val="24"/>
              </w:rPr>
              <w:t>.</w:t>
            </w:r>
          </w:p>
          <w:p w:rsidR="00D70949" w:rsidRPr="00162D9A" w:rsidRDefault="00D70949" w:rsidP="00162D9A">
            <w:pPr>
              <w:spacing w:line="360" w:lineRule="auto"/>
              <w:rPr>
                <w:i/>
                <w:sz w:val="24"/>
              </w:rPr>
            </w:pPr>
            <w:r w:rsidRPr="00162D9A">
              <w:rPr>
                <w:i/>
                <w:sz w:val="24"/>
              </w:rPr>
              <w:t xml:space="preserve">The Names Of </w:t>
            </w:r>
            <w:smartTag w:uri="urn:schemas-microsoft-com:office:smarttags" w:element="place">
              <w:smartTag w:uri="urn:schemas-microsoft-com:office:smarttags" w:element="PlaceName">
                <w:r w:rsidRPr="00162D9A">
                  <w:rPr>
                    <w:i/>
                    <w:sz w:val="24"/>
                  </w:rPr>
                  <w:t>All</w:t>
                </w:r>
              </w:smartTag>
              <w:r w:rsidRPr="00162D9A">
                <w:rPr>
                  <w:i/>
                  <w:sz w:val="24"/>
                </w:rPr>
                <w:t xml:space="preserve"> </w:t>
              </w:r>
              <w:smartTag w:uri="urn:schemas-microsoft-com:office:smarttags" w:element="PlaceName">
                <w:r w:rsidRPr="00162D9A">
                  <w:rPr>
                    <w:i/>
                    <w:sz w:val="24"/>
                  </w:rPr>
                  <w:t>Fifty</w:t>
                </w:r>
              </w:smartTag>
              <w:r w:rsidRPr="00162D9A">
                <w:rPr>
                  <w:i/>
                  <w:sz w:val="24"/>
                </w:rPr>
                <w:t xml:space="preserve"> </w:t>
              </w:r>
              <w:smartTag w:uri="urn:schemas-microsoft-com:office:smarttags" w:element="PlaceType">
                <w:r w:rsidRPr="00162D9A">
                  <w:rPr>
                    <w:i/>
                    <w:sz w:val="24"/>
                  </w:rPr>
                  <w:t>States</w:t>
                </w:r>
              </w:smartTag>
            </w:smartTag>
            <w:r w:rsidRPr="00162D9A">
              <w:rPr>
                <w:i/>
                <w:sz w:val="24"/>
              </w:rPr>
              <w:t xml:space="preserve"> And Their Capitols</w:t>
            </w:r>
          </w:p>
        </w:tc>
        <w:tc>
          <w:tcPr>
            <w:tcW w:w="1664" w:type="dxa"/>
          </w:tcPr>
          <w:p w:rsidR="00D70949" w:rsidRPr="00162D9A" w:rsidRDefault="00D70949" w:rsidP="00640294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D70949" w:rsidRPr="009E6C3F" w:rsidTr="00162D9A">
        <w:trPr>
          <w:trHeight w:val="430"/>
        </w:trPr>
        <w:tc>
          <w:tcPr>
            <w:tcW w:w="1242" w:type="dxa"/>
            <w:vMerge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  <w:tc>
          <w:tcPr>
            <w:tcW w:w="5566" w:type="dxa"/>
          </w:tcPr>
          <w:p w:rsidR="00D70949" w:rsidRPr="00162D9A" w:rsidRDefault="00D70949" w:rsidP="00162D9A">
            <w:pPr>
              <w:spacing w:line="360" w:lineRule="auto"/>
              <w:rPr>
                <w:rFonts w:ascii="宋体" w:cs="宋体"/>
                <w:sz w:val="24"/>
              </w:rPr>
            </w:pPr>
            <w:r w:rsidRPr="00162D9A">
              <w:rPr>
                <w:rFonts w:ascii="宋体" w:hAnsi="宋体" w:cs="宋体" w:hint="eastAsia"/>
                <w:sz w:val="24"/>
              </w:rPr>
              <w:t>【设计意图】利用视频引入美国，激发了学生学习的兴趣，让同学们对美国有初步的了解。</w:t>
            </w:r>
            <w:r w:rsidRPr="00162D9A">
              <w:rPr>
                <w:rFonts w:ascii="宋体" w:hAnsi="宋体" w:cs="宋体"/>
                <w:sz w:val="24"/>
              </w:rPr>
              <w:t xml:space="preserve"> </w:t>
            </w:r>
          </w:p>
        </w:tc>
        <w:tc>
          <w:tcPr>
            <w:tcW w:w="1664" w:type="dxa"/>
          </w:tcPr>
          <w:p w:rsidR="00D70949" w:rsidRPr="00162D9A" w:rsidRDefault="00D70949" w:rsidP="00162D9A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D70949" w:rsidRPr="009E6C3F" w:rsidTr="00162D9A">
        <w:trPr>
          <w:trHeight w:val="783"/>
        </w:trPr>
        <w:tc>
          <w:tcPr>
            <w:tcW w:w="1242" w:type="dxa"/>
            <w:vMerge w:val="restart"/>
            <w:vAlign w:val="center"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（二）</w:t>
            </w:r>
          </w:p>
          <w:p w:rsidR="00D70949" w:rsidRPr="00162D9A" w:rsidRDefault="00D70949" w:rsidP="00162D9A">
            <w:pPr>
              <w:spacing w:line="360" w:lineRule="auto"/>
              <w:jc w:val="center"/>
              <w:rPr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新知呈现</w:t>
            </w:r>
          </w:p>
        </w:tc>
        <w:tc>
          <w:tcPr>
            <w:tcW w:w="5566" w:type="dxa"/>
            <w:tcBorders>
              <w:bottom w:val="single" w:sz="4" w:space="0" w:color="auto"/>
            </w:tcBorders>
          </w:tcPr>
          <w:p w:rsidR="00D70949" w:rsidRPr="00162D9A" w:rsidRDefault="00D70949" w:rsidP="00162D9A">
            <w:pPr>
              <w:pStyle w:val="1"/>
              <w:spacing w:line="360" w:lineRule="auto"/>
              <w:ind w:firstLineChars="14" w:firstLine="34"/>
              <w:rPr>
                <w:rFonts w:hAnsi="宋体"/>
                <w:sz w:val="24"/>
              </w:rPr>
            </w:pPr>
            <w:r w:rsidRPr="00162D9A">
              <w:rPr>
                <w:rFonts w:eastAsia="Times New Roman" w:hAnsi="宋体"/>
                <w:sz w:val="24"/>
              </w:rPr>
              <w:t>1.</w:t>
            </w:r>
            <w:r w:rsidRPr="00162D9A">
              <w:rPr>
                <w:rFonts w:ascii="宋体" w:hAnsi="宋体" w:cs="宋体" w:hint="eastAsia"/>
                <w:sz w:val="24"/>
              </w:rPr>
              <w:t>引入美国的英文名字</w:t>
            </w:r>
          </w:p>
          <w:p w:rsidR="00D70949" w:rsidRPr="00162D9A" w:rsidRDefault="00D70949" w:rsidP="00162D9A">
            <w:pPr>
              <w:pStyle w:val="1"/>
              <w:spacing w:line="360" w:lineRule="auto"/>
              <w:ind w:firstLine="480"/>
              <w:rPr>
                <w:rFonts w:hAnsi="宋体"/>
                <w:sz w:val="24"/>
              </w:rPr>
            </w:pPr>
            <w:r w:rsidRPr="00162D9A">
              <w:rPr>
                <w:rFonts w:eastAsia="Times New Roman" w:hAnsi="宋体"/>
                <w:sz w:val="24"/>
              </w:rPr>
              <w:t xml:space="preserve">The </w:t>
            </w:r>
            <w:smartTag w:uri="urn:schemas-microsoft-com:office:smarttags" w:element="country-region">
              <w:r w:rsidRPr="00162D9A">
                <w:rPr>
                  <w:rFonts w:eastAsia="Times New Roman" w:hAnsi="宋体"/>
                  <w:sz w:val="24"/>
                </w:rPr>
                <w:t>United States of America</w:t>
              </w:r>
            </w:smartTag>
            <w:r w:rsidRPr="00162D9A">
              <w:rPr>
                <w:rFonts w:hAnsi="宋体"/>
                <w:sz w:val="24"/>
              </w:rPr>
              <w:t xml:space="preserve"> </w:t>
            </w:r>
            <w:r w:rsidRPr="00162D9A">
              <w:rPr>
                <w:rFonts w:eastAsia="Times New Roman" w:hAnsi="宋体"/>
                <w:sz w:val="24"/>
              </w:rPr>
              <w:t>=</w:t>
            </w:r>
            <w:r w:rsidRPr="00162D9A">
              <w:rPr>
                <w:rFonts w:hAnsi="宋体"/>
                <w:sz w:val="24"/>
              </w:rPr>
              <w:t xml:space="preserve"> </w:t>
            </w:r>
            <w:r w:rsidRPr="00162D9A">
              <w:rPr>
                <w:rFonts w:eastAsia="Times New Roman" w:hAnsi="宋体"/>
                <w:sz w:val="24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ountry-region">
                <w:r w:rsidRPr="00162D9A">
                  <w:rPr>
                    <w:rFonts w:eastAsia="Times New Roman" w:hAnsi="宋体"/>
                    <w:sz w:val="24"/>
                  </w:rPr>
                  <w:t>US</w:t>
                </w:r>
              </w:smartTag>
            </w:smartTag>
          </w:p>
        </w:tc>
        <w:tc>
          <w:tcPr>
            <w:tcW w:w="1664" w:type="dxa"/>
            <w:vMerge w:val="restart"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922"/>
        </w:trPr>
        <w:tc>
          <w:tcPr>
            <w:tcW w:w="1242" w:type="dxa"/>
            <w:vMerge/>
            <w:vAlign w:val="center"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bottom w:val="single" w:sz="4" w:space="0" w:color="auto"/>
            </w:tcBorders>
          </w:tcPr>
          <w:p w:rsidR="00D70949" w:rsidRPr="00162D9A" w:rsidRDefault="00D70949" w:rsidP="00162D9A">
            <w:pPr>
              <w:pStyle w:val="1"/>
              <w:spacing w:line="360" w:lineRule="auto"/>
              <w:ind w:firstLineChars="14" w:firstLine="34"/>
              <w:rPr>
                <w:rFonts w:hAnsi="宋体"/>
                <w:sz w:val="24"/>
              </w:rPr>
            </w:pPr>
            <w:r w:rsidRPr="00162D9A">
              <w:rPr>
                <w:rFonts w:eastAsia="Times New Roman" w:hAnsi="宋体"/>
                <w:sz w:val="24"/>
              </w:rPr>
              <w:t>2.</w:t>
            </w:r>
            <w:r w:rsidRPr="00162D9A">
              <w:rPr>
                <w:rFonts w:hAnsi="宋体"/>
                <w:sz w:val="24"/>
              </w:rPr>
              <w:t xml:space="preserve"> </w:t>
            </w:r>
            <w:r w:rsidRPr="00162D9A">
              <w:rPr>
                <w:rFonts w:eastAsia="Times New Roman" w:hAnsi="宋体"/>
                <w:sz w:val="24"/>
              </w:rPr>
              <w:t xml:space="preserve">Presentation of the cities in the </w:t>
            </w:r>
            <w:smartTag w:uri="urn:schemas-microsoft-com:office:smarttags" w:element="place">
              <w:smartTag w:uri="urn:schemas-microsoft-com:office:smarttags" w:element="country-region">
                <w:r w:rsidRPr="00162D9A">
                  <w:rPr>
                    <w:rFonts w:eastAsia="Times New Roman" w:hAnsi="宋体"/>
                    <w:sz w:val="24"/>
                  </w:rPr>
                  <w:t>US</w:t>
                </w:r>
              </w:smartTag>
            </w:smartTag>
            <w:r w:rsidRPr="00162D9A">
              <w:rPr>
                <w:rFonts w:eastAsia="Times New Roman" w:hAnsi="宋体"/>
                <w:sz w:val="24"/>
              </w:rPr>
              <w:t>.</w:t>
            </w:r>
            <w:r w:rsidRPr="00162D9A">
              <w:rPr>
                <w:rFonts w:hAnsi="宋体"/>
                <w:sz w:val="24"/>
              </w:rPr>
              <w:t xml:space="preserve"> </w:t>
            </w:r>
            <w:r w:rsidRPr="00162D9A">
              <w:rPr>
                <w:rFonts w:ascii="宋体" w:hAnsi="宋体" w:cs="宋体" w:hint="eastAsia"/>
                <w:sz w:val="24"/>
              </w:rPr>
              <w:t>请几名提前准备好的学生介绍美国的三个主要城市。</w:t>
            </w:r>
          </w:p>
        </w:tc>
        <w:tc>
          <w:tcPr>
            <w:tcW w:w="1664" w:type="dxa"/>
            <w:vMerge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968"/>
        </w:trPr>
        <w:tc>
          <w:tcPr>
            <w:tcW w:w="1242" w:type="dxa"/>
            <w:vMerge/>
            <w:vAlign w:val="center"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bottom w:val="single" w:sz="4" w:space="0" w:color="auto"/>
            </w:tcBorders>
          </w:tcPr>
          <w:p w:rsidR="00D70949" w:rsidRPr="00162D9A" w:rsidRDefault="00D70949" w:rsidP="00162D9A">
            <w:pPr>
              <w:pStyle w:val="1"/>
              <w:spacing w:line="360" w:lineRule="auto"/>
              <w:ind w:firstLine="480"/>
              <w:rPr>
                <w:rFonts w:hAnsi="宋体"/>
                <w:sz w:val="24"/>
              </w:rPr>
            </w:pPr>
            <w:r w:rsidRPr="00162D9A">
              <w:rPr>
                <w:rFonts w:ascii="宋体" w:hAnsi="宋体" w:cs="宋体" w:hint="eastAsia"/>
                <w:sz w:val="24"/>
              </w:rPr>
              <w:t>设计意图：增加学生课堂参与度，也让学生在轻松愉快的氛围中学会三个城市的英文说法。</w:t>
            </w:r>
          </w:p>
        </w:tc>
        <w:tc>
          <w:tcPr>
            <w:tcW w:w="1664" w:type="dxa"/>
            <w:vMerge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1463"/>
        </w:trPr>
        <w:tc>
          <w:tcPr>
            <w:tcW w:w="1242" w:type="dxa"/>
            <w:vMerge/>
            <w:vAlign w:val="center"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bottom w:val="single" w:sz="4" w:space="0" w:color="auto"/>
            </w:tcBorders>
          </w:tcPr>
          <w:p w:rsidR="00D70949" w:rsidRPr="00162D9A" w:rsidRDefault="00D70949" w:rsidP="00162D9A">
            <w:pPr>
              <w:pStyle w:val="1"/>
              <w:spacing w:line="360" w:lineRule="auto"/>
              <w:ind w:firstLineChars="14" w:firstLine="34"/>
              <w:rPr>
                <w:rFonts w:ascii="宋体" w:cs="宋体"/>
                <w:sz w:val="24"/>
              </w:rPr>
            </w:pPr>
            <w:r w:rsidRPr="00162D9A">
              <w:rPr>
                <w:rFonts w:eastAsia="Times New Roman" w:hAnsi="宋体"/>
                <w:sz w:val="24"/>
              </w:rPr>
              <w:t>3.</w:t>
            </w:r>
            <w:r w:rsidRPr="00162D9A">
              <w:rPr>
                <w:rFonts w:hAnsi="宋体"/>
                <w:sz w:val="24"/>
              </w:rPr>
              <w:t xml:space="preserve"> </w:t>
            </w:r>
            <w:r w:rsidRPr="00162D9A">
              <w:rPr>
                <w:rFonts w:ascii="宋体" w:hAnsi="宋体" w:cs="宋体" w:hint="eastAsia"/>
                <w:sz w:val="24"/>
              </w:rPr>
              <w:t>用纽约和洛杉矶来引出</w:t>
            </w:r>
            <w:r w:rsidRPr="00162D9A">
              <w:rPr>
                <w:rFonts w:eastAsia="Times New Roman" w:hAnsi="宋体"/>
                <w:sz w:val="24"/>
              </w:rPr>
              <w:t>east</w:t>
            </w:r>
            <w:r w:rsidRPr="00162D9A">
              <w:rPr>
                <w:rFonts w:ascii="宋体" w:hAnsi="宋体" w:cs="宋体" w:hint="eastAsia"/>
                <w:sz w:val="24"/>
              </w:rPr>
              <w:t>和</w:t>
            </w:r>
            <w:r w:rsidRPr="00162D9A">
              <w:rPr>
                <w:rFonts w:eastAsia="Times New Roman" w:hAnsi="宋体"/>
                <w:sz w:val="24"/>
              </w:rPr>
              <w:t>west</w:t>
            </w:r>
            <w:r w:rsidRPr="00162D9A">
              <w:rPr>
                <w:rFonts w:ascii="宋体" w:hAnsi="宋体" w:cs="宋体" w:hint="eastAsia"/>
                <w:sz w:val="24"/>
              </w:rPr>
              <w:t>两个单词，因为在第六模块学习过这两个方位，可以直接引出南北两个方位。用</w:t>
            </w:r>
            <w:r w:rsidRPr="00162D9A">
              <w:rPr>
                <w:rFonts w:eastAsia="Times New Roman" w:hAnsi="宋体"/>
                <w:sz w:val="24"/>
              </w:rPr>
              <w:t>AB</w:t>
            </w:r>
            <w:r w:rsidRPr="00162D9A">
              <w:rPr>
                <w:rFonts w:ascii="宋体" w:hAnsi="宋体" w:cs="宋体" w:hint="eastAsia"/>
                <w:sz w:val="24"/>
              </w:rPr>
              <w:t>两个字母标识位置。</w:t>
            </w:r>
          </w:p>
        </w:tc>
        <w:tc>
          <w:tcPr>
            <w:tcW w:w="1664" w:type="dxa"/>
            <w:vMerge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988"/>
        </w:trPr>
        <w:tc>
          <w:tcPr>
            <w:tcW w:w="1242" w:type="dxa"/>
            <w:vMerge/>
            <w:vAlign w:val="center"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bottom w:val="single" w:sz="4" w:space="0" w:color="auto"/>
            </w:tcBorders>
          </w:tcPr>
          <w:p w:rsidR="00D70949" w:rsidRPr="00162D9A" w:rsidRDefault="00D70949" w:rsidP="00162D9A">
            <w:pPr>
              <w:pStyle w:val="1"/>
              <w:spacing w:line="360" w:lineRule="auto"/>
              <w:ind w:firstLineChars="0" w:firstLine="0"/>
              <w:rPr>
                <w:rFonts w:hAnsi="宋体"/>
                <w:sz w:val="24"/>
              </w:rPr>
            </w:pPr>
            <w:r w:rsidRPr="00162D9A">
              <w:rPr>
                <w:rFonts w:eastAsia="Times New Roman" w:hAnsi="宋体"/>
                <w:sz w:val="24"/>
              </w:rPr>
              <w:t>4.</w:t>
            </w:r>
            <w:r w:rsidRPr="00162D9A">
              <w:rPr>
                <w:rFonts w:hAnsi="宋体"/>
                <w:sz w:val="24"/>
              </w:rPr>
              <w:t xml:space="preserve"> </w:t>
            </w:r>
            <w:r w:rsidRPr="00162D9A">
              <w:rPr>
                <w:rFonts w:ascii="宋体" w:hAnsi="宋体" w:cs="宋体" w:hint="eastAsia"/>
                <w:sz w:val="24"/>
              </w:rPr>
              <w:t>作为本课关键单词，</w:t>
            </w:r>
            <w:r w:rsidRPr="00162D9A">
              <w:rPr>
                <w:rFonts w:eastAsia="Times New Roman" w:hAnsi="宋体"/>
                <w:sz w:val="24"/>
              </w:rPr>
              <w:t>north</w:t>
            </w:r>
            <w:r w:rsidRPr="00162D9A">
              <w:rPr>
                <w:rFonts w:ascii="宋体" w:hAnsi="宋体" w:cs="宋体" w:hint="eastAsia"/>
                <w:sz w:val="24"/>
              </w:rPr>
              <w:t>和</w:t>
            </w:r>
            <w:r w:rsidRPr="00162D9A">
              <w:rPr>
                <w:rFonts w:eastAsia="Times New Roman" w:hAnsi="宋体"/>
                <w:sz w:val="24"/>
              </w:rPr>
              <w:t>south</w:t>
            </w:r>
            <w:r w:rsidRPr="00162D9A">
              <w:rPr>
                <w:rFonts w:ascii="宋体" w:hAnsi="宋体" w:cs="宋体" w:hint="eastAsia"/>
                <w:sz w:val="24"/>
              </w:rPr>
              <w:t>有一定难度，用指南针游戏来练习发音，最后跟读活动</w:t>
            </w:r>
            <w:r w:rsidRPr="00162D9A">
              <w:rPr>
                <w:rFonts w:eastAsia="Times New Roman" w:hAnsi="宋体"/>
                <w:sz w:val="24"/>
              </w:rPr>
              <w:t>1</w:t>
            </w:r>
            <w:r w:rsidRPr="00162D9A">
              <w:rPr>
                <w:rFonts w:ascii="宋体" w:hAnsi="宋体" w:cs="宋体" w:hint="eastAsia"/>
                <w:sz w:val="24"/>
              </w:rPr>
              <w:t>。</w:t>
            </w:r>
          </w:p>
        </w:tc>
        <w:tc>
          <w:tcPr>
            <w:tcW w:w="1664" w:type="dxa"/>
            <w:vMerge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710"/>
        </w:trPr>
        <w:tc>
          <w:tcPr>
            <w:tcW w:w="1242" w:type="dxa"/>
            <w:vMerge/>
            <w:vAlign w:val="center"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D70949" w:rsidRPr="00162D9A" w:rsidRDefault="00D70949" w:rsidP="00162D9A">
            <w:pPr>
              <w:pStyle w:val="1"/>
              <w:spacing w:line="360" w:lineRule="auto"/>
              <w:ind w:firstLineChars="14" w:firstLine="34"/>
              <w:rPr>
                <w:rFonts w:hAnsi="宋体"/>
                <w:sz w:val="24"/>
              </w:rPr>
            </w:pPr>
            <w:r w:rsidRPr="00162D9A">
              <w:rPr>
                <w:rFonts w:ascii="宋体" w:hAnsi="宋体" w:cs="宋体" w:hint="eastAsia"/>
                <w:sz w:val="24"/>
              </w:rPr>
              <w:t>【设计意图】活动多样化，让课堂活泼热情。</w:t>
            </w:r>
          </w:p>
        </w:tc>
        <w:tc>
          <w:tcPr>
            <w:tcW w:w="1664" w:type="dxa"/>
            <w:vMerge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1393"/>
        </w:trPr>
        <w:tc>
          <w:tcPr>
            <w:tcW w:w="1242" w:type="dxa"/>
            <w:vMerge w:val="restart"/>
            <w:vAlign w:val="center"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（三）</w:t>
            </w:r>
          </w:p>
          <w:p w:rsidR="00D70949" w:rsidRPr="00162D9A" w:rsidRDefault="00D70949" w:rsidP="00162D9A">
            <w:pPr>
              <w:spacing w:line="360" w:lineRule="auto"/>
              <w:jc w:val="center"/>
              <w:rPr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  <w:bottom w:val="single" w:sz="4" w:space="0" w:color="auto"/>
            </w:tcBorders>
          </w:tcPr>
          <w:p w:rsidR="00D70949" w:rsidRPr="00162D9A" w:rsidRDefault="00D70949" w:rsidP="00162D9A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 w:rsidRPr="00162D9A">
              <w:rPr>
                <w:rFonts w:eastAsia="-??M"/>
                <w:sz w:val="24"/>
              </w:rPr>
              <w:t xml:space="preserve">5. </w:t>
            </w:r>
            <w:smartTag w:uri="urn:schemas-microsoft-com:office:smarttags" w:element="place">
              <w:smartTag w:uri="urn:schemas-microsoft-com:office:smarttags" w:element="City">
                <w:r w:rsidRPr="00162D9A">
                  <w:rPr>
                    <w:rFonts w:eastAsia="-??M"/>
                    <w:sz w:val="24"/>
                  </w:rPr>
                  <w:t>Reading</w:t>
                </w:r>
              </w:smartTag>
            </w:smartTag>
            <w:r w:rsidRPr="00162D9A">
              <w:rPr>
                <w:rFonts w:eastAsia="-??M"/>
                <w:sz w:val="24"/>
              </w:rPr>
              <w:t xml:space="preserve"> </w:t>
            </w:r>
          </w:p>
          <w:p w:rsidR="00D70949" w:rsidRPr="00162D9A" w:rsidRDefault="00D70949" w:rsidP="00162D9A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 w:rsidRPr="00162D9A">
              <w:rPr>
                <w:rFonts w:eastAsia="-??M"/>
                <w:sz w:val="24"/>
              </w:rPr>
              <w:t xml:space="preserve">Watching the video to know more about the </w:t>
            </w:r>
            <w:smartTag w:uri="urn:schemas-microsoft-com:office:smarttags" w:element="place">
              <w:smartTag w:uri="urn:schemas-microsoft-com:office:smarttags" w:element="country-region">
                <w:r w:rsidRPr="00162D9A">
                  <w:rPr>
                    <w:rFonts w:eastAsia="-??M"/>
                    <w:sz w:val="24"/>
                  </w:rPr>
                  <w:t>US</w:t>
                </w:r>
              </w:smartTag>
            </w:smartTag>
            <w:r w:rsidRPr="00162D9A">
              <w:rPr>
                <w:rFonts w:eastAsia="-??M"/>
                <w:sz w:val="24"/>
              </w:rPr>
              <w:t>.</w:t>
            </w:r>
          </w:p>
          <w:p w:rsidR="00D70949" w:rsidRPr="00162D9A" w:rsidRDefault="00D70949" w:rsidP="00162D9A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 w:rsidRPr="00162D9A">
              <w:rPr>
                <w:rFonts w:eastAsia="-??M"/>
                <w:sz w:val="24"/>
              </w:rPr>
              <w:t xml:space="preserve">The people in the </w:t>
            </w:r>
            <w:smartTag w:uri="urn:schemas-microsoft-com:office:smarttags" w:element="place">
              <w:smartTag w:uri="urn:schemas-microsoft-com:office:smarttags" w:element="country-region">
                <w:r w:rsidRPr="00162D9A">
                  <w:rPr>
                    <w:rFonts w:eastAsia="-??M"/>
                    <w:sz w:val="24"/>
                  </w:rPr>
                  <w:t>US</w:t>
                </w:r>
              </w:smartTag>
            </w:smartTag>
            <w:r w:rsidRPr="00162D9A">
              <w:rPr>
                <w:rFonts w:eastAsia="-??M"/>
                <w:sz w:val="24"/>
              </w:rPr>
              <w:t xml:space="preserve"> speak ______. </w:t>
            </w:r>
          </w:p>
          <w:p w:rsidR="00D70949" w:rsidRPr="00162D9A" w:rsidRDefault="00D70949" w:rsidP="00162D9A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 w:rsidRPr="00162D9A">
              <w:rPr>
                <w:rFonts w:eastAsia="-??M"/>
                <w:sz w:val="24"/>
              </w:rPr>
              <w:t xml:space="preserve">The capital of the </w:t>
            </w:r>
            <w:smartTag w:uri="urn:schemas-microsoft-com:office:smarttags" w:element="place">
              <w:smartTag w:uri="urn:schemas-microsoft-com:office:smarttags" w:element="country-region">
                <w:r w:rsidRPr="00162D9A">
                  <w:rPr>
                    <w:rFonts w:eastAsia="-??M"/>
                    <w:sz w:val="24"/>
                  </w:rPr>
                  <w:t>US</w:t>
                </w:r>
              </w:smartTag>
            </w:smartTag>
            <w:r w:rsidRPr="00162D9A">
              <w:rPr>
                <w:rFonts w:eastAsia="-??M"/>
                <w:sz w:val="24"/>
              </w:rPr>
              <w:t xml:space="preserve"> is ___. 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:rsidR="00D70949" w:rsidRPr="00162D9A" w:rsidRDefault="00D70949" w:rsidP="00640294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1359"/>
        </w:trPr>
        <w:tc>
          <w:tcPr>
            <w:tcW w:w="1242" w:type="dxa"/>
            <w:vMerge/>
            <w:vAlign w:val="center"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bottom w:val="single" w:sz="4" w:space="0" w:color="auto"/>
            </w:tcBorders>
          </w:tcPr>
          <w:p w:rsidR="00D70949" w:rsidRPr="00162D9A" w:rsidRDefault="00D70949" w:rsidP="00162D9A">
            <w:pPr>
              <w:pStyle w:val="1"/>
              <w:spacing w:line="360" w:lineRule="auto"/>
              <w:ind w:left="2" w:firstLineChars="0" w:firstLine="0"/>
              <w:rPr>
                <w:rFonts w:ascii="宋体"/>
                <w:sz w:val="24"/>
              </w:rPr>
            </w:pPr>
            <w:r w:rsidRPr="00162D9A">
              <w:rPr>
                <w:rFonts w:ascii="宋体" w:hAnsi="宋体" w:cs="宋体" w:hint="eastAsia"/>
                <w:sz w:val="24"/>
              </w:rPr>
              <w:t>【设计意图】对细节的考察是为了让学生更加认真的去观看视频，了解课文，同时在句子中引出</w:t>
            </w:r>
            <w:r w:rsidRPr="00162D9A">
              <w:rPr>
                <w:rFonts w:ascii="宋体" w:hAnsi="宋体"/>
                <w:sz w:val="24"/>
              </w:rPr>
              <w:t>speak</w:t>
            </w:r>
            <w:r w:rsidRPr="00162D9A">
              <w:rPr>
                <w:rFonts w:ascii="宋体" w:hAnsi="宋体" w:cs="宋体" w:hint="eastAsia"/>
                <w:sz w:val="24"/>
              </w:rPr>
              <w:t>和</w:t>
            </w:r>
            <w:r w:rsidRPr="00162D9A">
              <w:rPr>
                <w:rFonts w:ascii="宋体" w:hAnsi="宋体"/>
                <w:sz w:val="24"/>
              </w:rPr>
              <w:t>capital</w:t>
            </w:r>
            <w:r w:rsidRPr="00162D9A">
              <w:rPr>
                <w:rFonts w:ascii="宋体" w:hAnsi="宋体" w:cs="宋体" w:hint="eastAsia"/>
                <w:sz w:val="24"/>
              </w:rPr>
              <w:t>两个单词。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1440"/>
        </w:trPr>
        <w:tc>
          <w:tcPr>
            <w:tcW w:w="1242" w:type="dxa"/>
            <w:vMerge/>
            <w:vAlign w:val="center"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D70949" w:rsidRPr="00162D9A" w:rsidRDefault="00D70949" w:rsidP="00162D9A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 w:rsidRPr="00162D9A">
              <w:rPr>
                <w:rFonts w:ascii="宋体" w:hAnsi="宋体" w:cs="宋体" w:hint="eastAsia"/>
                <w:sz w:val="24"/>
              </w:rPr>
              <w:t>和中国的情况进行比较。</w:t>
            </w:r>
          </w:p>
          <w:p w:rsidR="00D70949" w:rsidRPr="00162D9A" w:rsidRDefault="00D70949" w:rsidP="00162D9A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 w:rsidRPr="00162D9A">
              <w:rPr>
                <w:rFonts w:eastAsia="-??M"/>
                <w:sz w:val="24"/>
              </w:rPr>
              <w:t xml:space="preserve">The capital of </w:t>
            </w:r>
            <w:smartTag w:uri="urn:schemas-microsoft-com:office:smarttags" w:element="place">
              <w:smartTag w:uri="urn:schemas-microsoft-com:office:smarttags" w:element="country-region">
                <w:r w:rsidRPr="00162D9A">
                  <w:rPr>
                    <w:rFonts w:eastAsia="-??M"/>
                    <w:sz w:val="24"/>
                  </w:rPr>
                  <w:t>China</w:t>
                </w:r>
              </w:smartTag>
            </w:smartTag>
            <w:r w:rsidRPr="00162D9A">
              <w:rPr>
                <w:rFonts w:eastAsia="-??M"/>
                <w:sz w:val="24"/>
              </w:rPr>
              <w:t xml:space="preserve"> is _____.</w:t>
            </w:r>
          </w:p>
          <w:p w:rsidR="00D70949" w:rsidRDefault="00D70949" w:rsidP="00162D9A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 w:rsidRPr="00162D9A">
              <w:rPr>
                <w:sz w:val="24"/>
              </w:rPr>
              <w:t xml:space="preserve">The people in </w:t>
            </w:r>
            <w:smartTag w:uri="urn:schemas-microsoft-com:office:smarttags" w:element="country-region">
              <w:smartTag w:uri="urn:schemas-microsoft-com:office:smarttags" w:element="place">
                <w:r w:rsidRPr="00162D9A">
                  <w:rPr>
                    <w:sz w:val="24"/>
                  </w:rPr>
                  <w:t>China</w:t>
                </w:r>
              </w:smartTag>
            </w:smartTag>
            <w:r w:rsidRPr="00162D9A">
              <w:rPr>
                <w:sz w:val="24"/>
              </w:rPr>
              <w:t xml:space="preserve"> speak ______.</w:t>
            </w:r>
          </w:p>
          <w:p w:rsidR="00D70949" w:rsidRDefault="00D70949" w:rsidP="00162D9A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</w:p>
          <w:p w:rsidR="00D70949" w:rsidRDefault="00D70949" w:rsidP="00162D9A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</w:p>
          <w:p w:rsidR="00D70949" w:rsidRDefault="00D70949" w:rsidP="00162D9A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</w:p>
          <w:p w:rsidR="00D70949" w:rsidRDefault="00D70949" w:rsidP="00162D9A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</w:p>
          <w:p w:rsidR="00D70949" w:rsidRDefault="00D70949" w:rsidP="00162D9A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</w:p>
          <w:p w:rsidR="00D70949" w:rsidRPr="00162D9A" w:rsidRDefault="00D70949" w:rsidP="00162D9A">
            <w:pPr>
              <w:pStyle w:val="1"/>
              <w:spacing w:line="360" w:lineRule="auto"/>
              <w:ind w:left="317" w:hangingChars="132" w:hanging="317"/>
              <w:rPr>
                <w:rFonts w:ascii="宋体" w:cs="宋体"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D70949" w:rsidRPr="00162D9A" w:rsidRDefault="00D70949" w:rsidP="00640294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558"/>
        </w:trPr>
        <w:tc>
          <w:tcPr>
            <w:tcW w:w="1242" w:type="dxa"/>
            <w:vMerge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D70949" w:rsidRPr="00162D9A" w:rsidRDefault="00D70949" w:rsidP="00162D9A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 w:rsidRPr="00162D9A">
              <w:rPr>
                <w:noProof/>
                <w:sz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i1025" type="#_x0000_t75" style="width:223.5pt;height:172.5pt;visibility:visible">
                  <v:imagedata r:id="rId7" o:title=""/>
                </v:shape>
              </w:pict>
            </w:r>
          </w:p>
          <w:p w:rsidR="00D70949" w:rsidRDefault="00D70949" w:rsidP="00162D9A">
            <w:pPr>
              <w:pStyle w:val="1"/>
              <w:spacing w:line="360" w:lineRule="auto"/>
              <w:ind w:left="317" w:hangingChars="132" w:hanging="317"/>
              <w:rPr>
                <w:rFonts w:ascii="宋体" w:cs="宋体"/>
                <w:sz w:val="24"/>
              </w:rPr>
            </w:pPr>
            <w:r w:rsidRPr="00162D9A">
              <w:rPr>
                <w:rFonts w:ascii="宋体" w:hAnsi="宋体" w:cs="宋体" w:hint="eastAsia"/>
                <w:sz w:val="24"/>
              </w:rPr>
              <w:t>【设计意图】不仅锻炼了听力，还可以锻炼学生的阅读能力。</w:t>
            </w:r>
          </w:p>
          <w:p w:rsidR="00D70949" w:rsidRPr="00646A51" w:rsidRDefault="00D70949" w:rsidP="00162D9A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498"/>
        </w:trPr>
        <w:tc>
          <w:tcPr>
            <w:tcW w:w="1242" w:type="dxa"/>
            <w:vMerge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bottom w:val="single" w:sz="4" w:space="0" w:color="auto"/>
            </w:tcBorders>
          </w:tcPr>
          <w:p w:rsidR="00D70949" w:rsidRDefault="00D70949" w:rsidP="00162D9A">
            <w:pPr>
              <w:pStyle w:val="1"/>
              <w:spacing w:line="360" w:lineRule="auto"/>
              <w:ind w:left="317" w:hangingChars="132" w:hanging="317"/>
              <w:rPr>
                <w:rFonts w:ascii="宋体" w:cs="宋体"/>
                <w:sz w:val="24"/>
              </w:rPr>
            </w:pPr>
            <w:r w:rsidRPr="00162D9A">
              <w:rPr>
                <w:rFonts w:eastAsia="-??M" w:hAnsi="宋体"/>
                <w:sz w:val="24"/>
              </w:rPr>
              <w:t xml:space="preserve">6. </w:t>
            </w:r>
            <w:r w:rsidRPr="00162D9A">
              <w:rPr>
                <w:rFonts w:ascii="宋体" w:hAnsi="宋体" w:cs="宋体" w:hint="eastAsia"/>
                <w:sz w:val="24"/>
              </w:rPr>
              <w:t>学生跟读动画，自读并分组练习对话。</w:t>
            </w:r>
          </w:p>
          <w:p w:rsidR="00D70949" w:rsidRDefault="00D70949" w:rsidP="00162D9A">
            <w:pPr>
              <w:pStyle w:val="1"/>
              <w:spacing w:line="360" w:lineRule="auto"/>
              <w:ind w:left="317" w:hangingChars="132" w:hanging="317"/>
              <w:rPr>
                <w:rFonts w:hAnsi="宋体"/>
                <w:sz w:val="24"/>
              </w:rPr>
            </w:pPr>
          </w:p>
          <w:p w:rsidR="00D70949" w:rsidRPr="00162D9A" w:rsidRDefault="00D70949" w:rsidP="00646A51">
            <w:pPr>
              <w:pStyle w:val="1"/>
              <w:spacing w:line="360" w:lineRule="auto"/>
              <w:ind w:firstLineChars="0" w:firstLine="0"/>
              <w:rPr>
                <w:rFonts w:hAnsi="宋体"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491"/>
        </w:trPr>
        <w:tc>
          <w:tcPr>
            <w:tcW w:w="1242" w:type="dxa"/>
            <w:vMerge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bottom w:val="single" w:sz="4" w:space="0" w:color="auto"/>
            </w:tcBorders>
          </w:tcPr>
          <w:p w:rsidR="00D70949" w:rsidRDefault="00D70949" w:rsidP="00162D9A">
            <w:pPr>
              <w:pStyle w:val="1"/>
              <w:spacing w:line="360" w:lineRule="auto"/>
              <w:ind w:left="317" w:hangingChars="132" w:hanging="317"/>
              <w:rPr>
                <w:rFonts w:ascii="宋体" w:cs="宋体"/>
                <w:sz w:val="24"/>
              </w:rPr>
            </w:pPr>
            <w:r w:rsidRPr="00162D9A">
              <w:rPr>
                <w:rFonts w:eastAsia="-??M" w:hAnsi="宋体"/>
                <w:sz w:val="24"/>
              </w:rPr>
              <w:t xml:space="preserve">7. </w:t>
            </w:r>
            <w:r w:rsidRPr="00162D9A">
              <w:rPr>
                <w:rFonts w:ascii="宋体" w:hAnsi="宋体" w:cs="宋体" w:hint="eastAsia"/>
                <w:sz w:val="24"/>
              </w:rPr>
              <w:t>分角色朗读课文。</w:t>
            </w:r>
          </w:p>
          <w:p w:rsidR="00D70949" w:rsidRPr="00162D9A" w:rsidRDefault="00D70949" w:rsidP="00162D9A">
            <w:pPr>
              <w:pStyle w:val="1"/>
              <w:spacing w:line="360" w:lineRule="auto"/>
              <w:ind w:left="317" w:hangingChars="132" w:hanging="317"/>
              <w:rPr>
                <w:rFonts w:eastAsia="-??M" w:hAnsi="宋体"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3397"/>
        </w:trPr>
        <w:tc>
          <w:tcPr>
            <w:tcW w:w="1242" w:type="dxa"/>
            <w:vMerge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D70949" w:rsidRDefault="00D70949" w:rsidP="00162D9A">
            <w:pPr>
              <w:pStyle w:val="1"/>
              <w:spacing w:line="360" w:lineRule="auto"/>
              <w:ind w:leftChars="16" w:left="34" w:firstLineChars="0" w:firstLine="0"/>
              <w:rPr>
                <w:rFonts w:eastAsia="-??M" w:hAnsi="宋体"/>
                <w:sz w:val="24"/>
              </w:rPr>
            </w:pPr>
            <w:r w:rsidRPr="00162D9A">
              <w:rPr>
                <w:rFonts w:ascii="宋体" w:hAnsi="宋体" w:cs="宋体" w:hint="eastAsia"/>
                <w:sz w:val="24"/>
              </w:rPr>
              <w:t>【设计意图】通过多种形式活动让学生可以熟练朗读课文。给孩子们呈现</w:t>
            </w:r>
            <w:r w:rsidRPr="00162D9A">
              <w:rPr>
                <w:rFonts w:eastAsia="-??M" w:hAnsi="宋体"/>
                <w:sz w:val="24"/>
              </w:rPr>
              <w:t>Flash</w:t>
            </w:r>
            <w:r w:rsidRPr="00162D9A">
              <w:rPr>
                <w:rFonts w:ascii="宋体" w:hAnsi="宋体" w:cs="宋体" w:hint="eastAsia"/>
                <w:sz w:val="24"/>
              </w:rPr>
              <w:t>动画，吸引了孩子们的注意力，有层次地训练了孩子们听说读写的能力，通过角色扮演和配音，给孩子们创设了语言情境，体验式教学激发孩子学习英语的积极性，小组合作展示表演课文，不仅培养了孩子们的团队意识，而且还加强了对课文的理解。</w:t>
            </w:r>
            <w:r w:rsidRPr="00162D9A">
              <w:rPr>
                <w:rFonts w:eastAsia="-??M" w:hAnsi="宋体"/>
                <w:sz w:val="24"/>
              </w:rPr>
              <w:t xml:space="preserve"> </w:t>
            </w:r>
          </w:p>
          <w:p w:rsidR="00D70949" w:rsidRDefault="00D70949" w:rsidP="00162D9A">
            <w:pPr>
              <w:pStyle w:val="1"/>
              <w:spacing w:line="360" w:lineRule="auto"/>
              <w:ind w:leftChars="16" w:left="34" w:firstLineChars="0" w:firstLine="0"/>
              <w:rPr>
                <w:rFonts w:eastAsia="-??M" w:hAnsi="宋体"/>
                <w:sz w:val="24"/>
              </w:rPr>
            </w:pPr>
          </w:p>
          <w:p w:rsidR="00D70949" w:rsidRDefault="00D70949" w:rsidP="00162D9A">
            <w:pPr>
              <w:pStyle w:val="1"/>
              <w:spacing w:line="360" w:lineRule="auto"/>
              <w:ind w:leftChars="16" w:left="34" w:firstLineChars="0" w:firstLine="0"/>
              <w:rPr>
                <w:rFonts w:eastAsia="-??M" w:hAnsi="宋体"/>
                <w:sz w:val="24"/>
              </w:rPr>
            </w:pPr>
          </w:p>
          <w:p w:rsidR="00D70949" w:rsidRDefault="00D70949" w:rsidP="00162D9A">
            <w:pPr>
              <w:pStyle w:val="1"/>
              <w:spacing w:line="360" w:lineRule="auto"/>
              <w:ind w:leftChars="16" w:left="34" w:firstLineChars="0" w:firstLine="0"/>
              <w:rPr>
                <w:rFonts w:eastAsia="-??M" w:hAnsi="宋体"/>
                <w:sz w:val="24"/>
              </w:rPr>
            </w:pPr>
          </w:p>
          <w:p w:rsidR="00D70949" w:rsidRDefault="00D70949" w:rsidP="00162D9A">
            <w:pPr>
              <w:pStyle w:val="1"/>
              <w:spacing w:line="360" w:lineRule="auto"/>
              <w:ind w:leftChars="16" w:left="34" w:firstLineChars="0" w:firstLine="0"/>
              <w:rPr>
                <w:rFonts w:eastAsia="-??M" w:hAnsi="宋体"/>
                <w:sz w:val="24"/>
              </w:rPr>
            </w:pPr>
          </w:p>
          <w:p w:rsidR="00D70949" w:rsidRPr="00162D9A" w:rsidRDefault="00D70949" w:rsidP="00646A51">
            <w:pPr>
              <w:pStyle w:val="1"/>
              <w:spacing w:line="360" w:lineRule="auto"/>
              <w:ind w:firstLineChars="0" w:firstLine="0"/>
              <w:rPr>
                <w:rFonts w:hAnsi="宋体"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D70949" w:rsidRPr="00162D9A" w:rsidRDefault="00D70949" w:rsidP="00162D9A">
            <w:pPr>
              <w:spacing w:line="360" w:lineRule="auto"/>
              <w:rPr>
                <w:kern w:val="0"/>
                <w:position w:val="1"/>
                <w:sz w:val="24"/>
              </w:rPr>
            </w:pPr>
          </w:p>
        </w:tc>
      </w:tr>
      <w:tr w:rsidR="00D70949" w:rsidRPr="009E6C3F" w:rsidTr="00640294">
        <w:trPr>
          <w:trHeight w:val="1256"/>
        </w:trPr>
        <w:tc>
          <w:tcPr>
            <w:tcW w:w="8472" w:type="dxa"/>
            <w:gridSpan w:val="3"/>
          </w:tcPr>
          <w:p w:rsidR="00D70949" w:rsidRPr="00D71348" w:rsidRDefault="00D70949" w:rsidP="0064029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2607F">
              <w:rPr>
                <w:b/>
                <w:bCs/>
                <w:sz w:val="28"/>
                <w:szCs w:val="28"/>
              </w:rPr>
              <w:t>Module 8</w:t>
            </w:r>
            <w:r w:rsidRPr="0022607F">
              <w:rPr>
                <w:b/>
                <w:sz w:val="28"/>
                <w:szCs w:val="28"/>
              </w:rPr>
              <w:t xml:space="preserve"> </w:t>
            </w:r>
            <w:r w:rsidRPr="0022607F">
              <w:rPr>
                <w:b/>
                <w:bCs/>
                <w:sz w:val="28"/>
                <w:szCs w:val="28"/>
              </w:rPr>
              <w:t xml:space="preserve">Unit 1 He lives in the east of the </w:t>
            </w:r>
            <w:smartTag w:uri="urn:schemas-microsoft-com:office:smarttags" w:element="country-region">
              <w:smartTag w:uri="urn:schemas-microsoft-com:office:smarttags" w:element="place">
                <w:r w:rsidRPr="0022607F">
                  <w:rPr>
                    <w:b/>
                    <w:bCs/>
                    <w:sz w:val="28"/>
                    <w:szCs w:val="28"/>
                  </w:rPr>
                  <w:t>US</w:t>
                </w:r>
              </w:smartTag>
            </w:smartTag>
            <w:r w:rsidRPr="0022607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22607F">
              <w:rPr>
                <w:b/>
                <w:sz w:val="28"/>
                <w:szCs w:val="28"/>
              </w:rPr>
              <w:t xml:space="preserve"> </w:t>
            </w:r>
            <w:r w:rsidRPr="00D71348">
              <w:rPr>
                <w:b/>
                <w:sz w:val="28"/>
                <w:szCs w:val="28"/>
              </w:rPr>
              <w:t xml:space="preserve">Lesson </w:t>
            </w:r>
            <w:r>
              <w:rPr>
                <w:b/>
                <w:sz w:val="28"/>
                <w:szCs w:val="28"/>
              </w:rPr>
              <w:t>2</w:t>
            </w:r>
          </w:p>
          <w:p w:rsidR="00D70949" w:rsidRPr="00162D9A" w:rsidRDefault="00D70949" w:rsidP="00640294">
            <w:pPr>
              <w:spacing w:line="360" w:lineRule="auto"/>
              <w:rPr>
                <w:kern w:val="0"/>
                <w:position w:val="1"/>
                <w:sz w:val="24"/>
              </w:rPr>
            </w:pPr>
            <w:r w:rsidRPr="0020674A">
              <w:rPr>
                <w:rFonts w:hint="eastAsia"/>
                <w:b/>
                <w:sz w:val="24"/>
              </w:rPr>
              <w:t>主备人：</w:t>
            </w:r>
            <w:r w:rsidRPr="0020674A">
              <w:rPr>
                <w:b/>
                <w:sz w:val="24"/>
              </w:rPr>
              <w:t xml:space="preserve">                           </w:t>
            </w:r>
            <w:r w:rsidRPr="0020674A">
              <w:rPr>
                <w:rFonts w:hint="eastAsia"/>
                <w:b/>
                <w:sz w:val="24"/>
              </w:rPr>
              <w:t>使用人：</w:t>
            </w:r>
          </w:p>
        </w:tc>
      </w:tr>
      <w:tr w:rsidR="00D70949" w:rsidRPr="009E6C3F" w:rsidTr="003E7E11">
        <w:trPr>
          <w:trHeight w:val="4660"/>
        </w:trPr>
        <w:tc>
          <w:tcPr>
            <w:tcW w:w="1242" w:type="dxa"/>
            <w:vAlign w:val="center"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（四）</w:t>
            </w:r>
          </w:p>
          <w:p w:rsidR="00D70949" w:rsidRDefault="00D70949" w:rsidP="00162D9A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拓展运用</w:t>
            </w:r>
          </w:p>
          <w:p w:rsidR="00D70949" w:rsidRPr="00162D9A" w:rsidRDefault="00D70949" w:rsidP="00162D9A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习题练习</w:t>
            </w:r>
          </w:p>
          <w:p w:rsidR="00D70949" w:rsidRPr="00162D9A" w:rsidRDefault="00D70949" w:rsidP="00162D9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566" w:type="dxa"/>
          </w:tcPr>
          <w:p w:rsidR="00D70949" w:rsidRPr="00162D9A" w:rsidRDefault="00D70949" w:rsidP="00162D9A">
            <w:pPr>
              <w:spacing w:line="360" w:lineRule="auto"/>
              <w:ind w:left="317" w:hangingChars="132" w:hanging="317"/>
              <w:rPr>
                <w:sz w:val="24"/>
              </w:rPr>
            </w:pPr>
            <w:r w:rsidRPr="00162D9A">
              <w:rPr>
                <w:sz w:val="24"/>
              </w:rPr>
              <w:t>8. Practise.</w:t>
            </w:r>
          </w:p>
          <w:p w:rsidR="00D70949" w:rsidRPr="00162D9A" w:rsidRDefault="00D70949" w:rsidP="00162D9A">
            <w:pPr>
              <w:spacing w:line="360" w:lineRule="auto"/>
              <w:ind w:left="317" w:hangingChars="132" w:hanging="317"/>
              <w:rPr>
                <w:sz w:val="24"/>
              </w:rPr>
            </w:pPr>
            <w:r w:rsidRPr="00162D9A">
              <w:rPr>
                <w:sz w:val="24"/>
              </w:rPr>
              <w:t xml:space="preserve">Play a game. </w:t>
            </w:r>
            <w:r w:rsidRPr="00162D9A">
              <w:rPr>
                <w:rFonts w:hint="eastAsia"/>
                <w:sz w:val="24"/>
              </w:rPr>
              <w:t>游戏规则：淘气小猫走丢了，同学们要通过大屏幕迅速定位，并用英语表达位置。</w:t>
            </w:r>
          </w:p>
          <w:p w:rsidR="00D70949" w:rsidRPr="00162D9A" w:rsidRDefault="00D70949" w:rsidP="00162D9A">
            <w:pPr>
              <w:spacing w:line="360" w:lineRule="auto"/>
              <w:ind w:left="317" w:hangingChars="132" w:hanging="317"/>
              <w:rPr>
                <w:sz w:val="24"/>
              </w:rPr>
            </w:pPr>
            <w:r w:rsidRPr="00162D9A">
              <w:rPr>
                <w:rFonts w:hint="eastAsia"/>
                <w:sz w:val="24"/>
              </w:rPr>
              <w:t>设计意图</w:t>
            </w:r>
            <w:r w:rsidRPr="00162D9A">
              <w:rPr>
                <w:sz w:val="24"/>
              </w:rPr>
              <w:t>:</w:t>
            </w:r>
            <w:r w:rsidRPr="00162D9A">
              <w:rPr>
                <w:rFonts w:hint="eastAsia"/>
                <w:sz w:val="24"/>
              </w:rPr>
              <w:t>学生操练句型</w:t>
            </w:r>
            <w:r w:rsidRPr="00162D9A">
              <w:rPr>
                <w:sz w:val="24"/>
              </w:rPr>
              <w:t xml:space="preserve">Where’s...? It’s in      the... of... </w:t>
            </w:r>
          </w:p>
          <w:p w:rsidR="00D70949" w:rsidRPr="00162D9A" w:rsidRDefault="00D70949" w:rsidP="00162D9A">
            <w:pPr>
              <w:spacing w:line="360" w:lineRule="auto"/>
              <w:ind w:left="317" w:hangingChars="132" w:hanging="317"/>
              <w:rPr>
                <w:rFonts w:hAnsi="宋体"/>
                <w:color w:val="000000"/>
                <w:kern w:val="0"/>
                <w:sz w:val="24"/>
              </w:rPr>
            </w:pPr>
            <w:r w:rsidRPr="00162D9A">
              <w:rPr>
                <w:rFonts w:hAnsi="宋体"/>
                <w:color w:val="000000"/>
                <w:kern w:val="0"/>
                <w:sz w:val="24"/>
              </w:rPr>
              <w:t>9. Writing.</w:t>
            </w:r>
          </w:p>
          <w:p w:rsidR="00D70949" w:rsidRPr="00162D9A" w:rsidRDefault="00D70949" w:rsidP="00162D9A">
            <w:pPr>
              <w:spacing w:line="360" w:lineRule="auto"/>
              <w:ind w:left="317" w:hangingChars="132" w:hanging="317"/>
              <w:rPr>
                <w:rFonts w:hAnsi="宋体"/>
                <w:color w:val="000000"/>
                <w:kern w:val="0"/>
                <w:sz w:val="24"/>
              </w:rPr>
            </w:pPr>
            <w:r w:rsidRPr="00162D9A">
              <w:rPr>
                <w:rFonts w:hAnsi="宋体" w:hint="eastAsia"/>
                <w:color w:val="000000"/>
                <w:kern w:val="0"/>
                <w:sz w:val="24"/>
              </w:rPr>
              <w:t>填写</w:t>
            </w:r>
            <w:r w:rsidRPr="00162D9A">
              <w:rPr>
                <w:rFonts w:hAnsi="宋体"/>
                <w:color w:val="000000"/>
                <w:kern w:val="0"/>
                <w:sz w:val="24"/>
              </w:rPr>
              <w:t xml:space="preserve">in the east/west/north/south of </w:t>
            </w:r>
          </w:p>
          <w:p w:rsidR="00D70949" w:rsidRPr="00162D9A" w:rsidRDefault="00D70949" w:rsidP="00162D9A">
            <w:pPr>
              <w:spacing w:line="360" w:lineRule="auto"/>
              <w:ind w:left="317" w:hangingChars="132" w:hanging="317"/>
              <w:rPr>
                <w:rFonts w:hAnsi="宋体"/>
                <w:color w:val="000000"/>
                <w:kern w:val="0"/>
                <w:sz w:val="24"/>
              </w:rPr>
            </w:pPr>
            <w:r w:rsidRPr="00162D9A">
              <w:rPr>
                <w:rFonts w:hAnsi="宋体" w:hint="eastAsia"/>
                <w:color w:val="000000"/>
                <w:kern w:val="0"/>
                <w:sz w:val="24"/>
              </w:rPr>
              <w:t>【设计意图】小学高年级学生要锻炼书写能力。</w:t>
            </w:r>
          </w:p>
          <w:p w:rsidR="00D70949" w:rsidRDefault="00D70949" w:rsidP="00162D9A">
            <w:pPr>
              <w:spacing w:line="360" w:lineRule="auto"/>
              <w:rPr>
                <w:sz w:val="24"/>
              </w:rPr>
            </w:pPr>
            <w:r w:rsidRPr="00162D9A">
              <w:rPr>
                <w:sz w:val="24"/>
              </w:rPr>
              <w:t>11.</w:t>
            </w:r>
            <w:r w:rsidRPr="00162D9A">
              <w:rPr>
                <w:rFonts w:hint="eastAsia"/>
                <w:sz w:val="24"/>
              </w:rPr>
              <w:t>情感教学：</w:t>
            </w:r>
            <w:r w:rsidRPr="00162D9A">
              <w:rPr>
                <w:sz w:val="24"/>
              </w:rPr>
              <w:t>The rose in her hand, the flavor in mine.</w:t>
            </w:r>
          </w:p>
          <w:p w:rsidR="00D70949" w:rsidRDefault="00D70949" w:rsidP="00162D9A">
            <w:pPr>
              <w:spacing w:line="360" w:lineRule="auto"/>
              <w:rPr>
                <w:sz w:val="24"/>
              </w:rPr>
            </w:pPr>
          </w:p>
          <w:p w:rsidR="00D70949" w:rsidRPr="00CC7E60" w:rsidRDefault="00D70949" w:rsidP="00CC7E60">
            <w:pPr>
              <w:rPr>
                <w:rStyle w:val="apple-converted-space"/>
                <w:color w:val="2C2C2C"/>
                <w:sz w:val="24"/>
                <w:shd w:val="clear" w:color="auto" w:fill="FFFFFF"/>
              </w:rPr>
            </w:pPr>
            <w:r w:rsidRPr="00CC7E60">
              <w:rPr>
                <w:color w:val="2C2C2C"/>
                <w:sz w:val="24"/>
                <w:shd w:val="clear" w:color="auto" w:fill="FFFFFF"/>
              </w:rPr>
              <w:t xml:space="preserve">Module 8 Unit 1 He lives in the east of the </w:t>
            </w:r>
            <w:smartTag w:uri="urn:schemas-microsoft-com:office:smarttags" w:element="country-region">
              <w:smartTag w:uri="urn:schemas-microsoft-com:office:smarttags" w:element="place">
                <w:r w:rsidRPr="00CC7E60">
                  <w:rPr>
                    <w:color w:val="2C2C2C"/>
                    <w:sz w:val="24"/>
                    <w:shd w:val="clear" w:color="auto" w:fill="FFFFFF"/>
                  </w:rPr>
                  <w:t>US</w:t>
                </w:r>
              </w:smartTag>
            </w:smartTag>
            <w:r w:rsidRPr="00CC7E60">
              <w:rPr>
                <w:color w:val="2C2C2C"/>
                <w:sz w:val="24"/>
                <w:shd w:val="clear" w:color="auto" w:fill="FFFFFF"/>
              </w:rPr>
              <w:t>.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习题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一、连词成句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1. English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people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the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in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US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speak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____________________________________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2. US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east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the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in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he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lives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of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the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____________________________________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3. Los Angeles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in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the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is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US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the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of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west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____________________________________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4. day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one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visit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cousin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you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can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；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 your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___________________________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二、请根据提示填空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1.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东</w:t>
            </w:r>
            <w:r w:rsidRPr="00CC7E60">
              <w:rPr>
                <w:color w:val="2C2C2C"/>
                <w:sz w:val="24"/>
                <w:shd w:val="clear" w:color="auto" w:fill="FFFFFF"/>
              </w:rPr>
              <w:t>__________ 4 north___________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2.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南</w:t>
            </w:r>
            <w:r w:rsidRPr="00CC7E60">
              <w:rPr>
                <w:color w:val="2C2C2C"/>
                <w:sz w:val="24"/>
                <w:shd w:val="clear" w:color="auto" w:fill="FFFFFF"/>
              </w:rPr>
              <w:t>__________ 5.cousin_____________</w:t>
            </w:r>
            <w:r w:rsidRPr="00CC7E60">
              <w:rPr>
                <w:rStyle w:val="apple-converted-space"/>
                <w:color w:val="2C2C2C"/>
                <w:sz w:val="24"/>
                <w:shd w:val="clear" w:color="auto" w:fill="FFFFFF"/>
              </w:rPr>
              <w:t> 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3.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西</w:t>
            </w:r>
            <w:r w:rsidRPr="00CC7E60">
              <w:rPr>
                <w:color w:val="2C2C2C"/>
                <w:sz w:val="24"/>
                <w:shd w:val="clear" w:color="auto" w:fill="FFFFFF"/>
              </w:rPr>
              <w:t>__________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三、短文填空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A: Where does he live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B: He lives ____________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（东部）</w:t>
            </w:r>
            <w:r w:rsidRPr="00CC7E60">
              <w:rPr>
                <w:color w:val="2C2C2C"/>
                <w:sz w:val="24"/>
                <w:shd w:val="clear" w:color="auto" w:fill="FFFFFF"/>
              </w:rPr>
              <w:t>of the US.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A: Is New York the _________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（首都）</w:t>
            </w:r>
            <w:r w:rsidRPr="00CC7E60">
              <w:rPr>
                <w:color w:val="2C2C2C"/>
                <w:sz w:val="24"/>
                <w:shd w:val="clear" w:color="auto" w:fill="FFFFFF"/>
              </w:rPr>
              <w:t>of the US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B: No, the ________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（首都）</w:t>
            </w:r>
            <w:r w:rsidRPr="00CC7E60">
              <w:rPr>
                <w:color w:val="2C2C2C"/>
                <w:sz w:val="24"/>
                <w:shd w:val="clear" w:color="auto" w:fill="FFFFFF"/>
              </w:rPr>
              <w:t>of the US is Washington DC.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四、看图选词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（</w:t>
            </w:r>
            <w:r w:rsidRPr="00CC7E60">
              <w:rPr>
                <w:color w:val="2C2C2C"/>
                <w:sz w:val="24"/>
                <w:shd w:val="clear" w:color="auto" w:fill="FFFFFF"/>
              </w:rPr>
              <w:t>1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）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____________ 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（</w:t>
            </w:r>
            <w:r w:rsidRPr="00CC7E60">
              <w:rPr>
                <w:color w:val="2C2C2C"/>
                <w:sz w:val="24"/>
                <w:shd w:val="clear" w:color="auto" w:fill="FFFFFF"/>
              </w:rPr>
              <w:t>2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）</w:t>
            </w:r>
            <w:r w:rsidRPr="00CC7E60">
              <w:rPr>
                <w:color w:val="2C2C2C"/>
                <w:sz w:val="24"/>
                <w:shd w:val="clear" w:color="auto" w:fill="FFFFFF"/>
              </w:rPr>
              <w:t>___________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（</w:t>
            </w:r>
            <w:r w:rsidRPr="00CC7E60">
              <w:rPr>
                <w:color w:val="2C2C2C"/>
                <w:sz w:val="24"/>
                <w:shd w:val="clear" w:color="auto" w:fill="FFFFFF"/>
              </w:rPr>
              <w:t>3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）</w:t>
            </w:r>
            <w:r w:rsidRPr="00CC7E60">
              <w:rPr>
                <w:color w:val="2C2C2C"/>
                <w:sz w:val="24"/>
                <w:shd w:val="clear" w:color="auto" w:fill="FFFFFF"/>
              </w:rPr>
              <w:t xml:space="preserve">____________ 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（</w:t>
            </w:r>
            <w:r w:rsidRPr="00CC7E60">
              <w:rPr>
                <w:color w:val="2C2C2C"/>
                <w:sz w:val="24"/>
                <w:shd w:val="clear" w:color="auto" w:fill="FFFFFF"/>
              </w:rPr>
              <w:t>4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）</w:t>
            </w:r>
            <w:r w:rsidRPr="00CC7E60">
              <w:rPr>
                <w:color w:val="2C2C2C"/>
                <w:sz w:val="24"/>
                <w:shd w:val="clear" w:color="auto" w:fill="FFFFFF"/>
              </w:rPr>
              <w:t>___________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A. Los Angeles B. capital C. US D. New York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五、翻译下列句子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1.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洛杉矶在美国西部。</w:t>
            </w:r>
            <w:r w:rsidRPr="00CC7E60">
              <w:rPr>
                <w:rStyle w:val="apple-converted-space"/>
                <w:color w:val="2C2C2C"/>
                <w:sz w:val="24"/>
                <w:shd w:val="clear" w:color="auto" w:fill="FFFFFF"/>
              </w:rPr>
              <w:t> 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______________________________________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2.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纽约在美国东部。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_______________________________________</w:t>
            </w:r>
            <w:r w:rsidRPr="00CC7E60">
              <w:rPr>
                <w:color w:val="2C2C2C"/>
                <w:sz w:val="24"/>
              </w:rPr>
              <w:br/>
            </w:r>
            <w:r w:rsidRPr="00CC7E60">
              <w:rPr>
                <w:color w:val="2C2C2C"/>
                <w:sz w:val="24"/>
                <w:shd w:val="clear" w:color="auto" w:fill="FFFFFF"/>
              </w:rPr>
              <w:t>3.</w:t>
            </w:r>
            <w:r w:rsidRPr="00CC7E60">
              <w:rPr>
                <w:rFonts w:hint="eastAsia"/>
                <w:color w:val="2C2C2C"/>
                <w:sz w:val="24"/>
                <w:shd w:val="clear" w:color="auto" w:fill="FFFFFF"/>
              </w:rPr>
              <w:t>华盛顿是美国的首都。</w:t>
            </w:r>
            <w:r w:rsidRPr="00CC7E60">
              <w:rPr>
                <w:rStyle w:val="apple-converted-space"/>
                <w:color w:val="2C2C2C"/>
                <w:sz w:val="24"/>
                <w:shd w:val="clear" w:color="auto" w:fill="FFFFFF"/>
              </w:rPr>
              <w:t> </w:t>
            </w:r>
          </w:p>
          <w:p w:rsidR="00D70949" w:rsidRPr="00162D9A" w:rsidRDefault="00D70949" w:rsidP="00CC7E60">
            <w:pPr>
              <w:rPr>
                <w:sz w:val="24"/>
              </w:rPr>
            </w:pPr>
            <w:r w:rsidRPr="00CC7E60">
              <w:rPr>
                <w:color w:val="2C2C2C"/>
                <w:sz w:val="24"/>
                <w:shd w:val="clear" w:color="auto" w:fill="FFFFFF"/>
              </w:rPr>
              <w:t>_______________________________________</w:t>
            </w:r>
          </w:p>
        </w:tc>
        <w:tc>
          <w:tcPr>
            <w:tcW w:w="1664" w:type="dxa"/>
          </w:tcPr>
          <w:p w:rsidR="00D70949" w:rsidRPr="00162D9A" w:rsidRDefault="00D70949" w:rsidP="00640294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451"/>
        </w:trPr>
        <w:tc>
          <w:tcPr>
            <w:tcW w:w="1242" w:type="dxa"/>
            <w:vMerge w:val="restart"/>
            <w:vAlign w:val="center"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（五）</w:t>
            </w:r>
          </w:p>
          <w:p w:rsidR="00D70949" w:rsidRPr="00162D9A" w:rsidRDefault="00D70949" w:rsidP="00162D9A">
            <w:pPr>
              <w:spacing w:line="360" w:lineRule="auto"/>
              <w:jc w:val="center"/>
              <w:rPr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布置作业</w:t>
            </w:r>
          </w:p>
        </w:tc>
        <w:tc>
          <w:tcPr>
            <w:tcW w:w="5566" w:type="dxa"/>
            <w:vAlign w:val="center"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  <w:r w:rsidRPr="00162D9A">
              <w:rPr>
                <w:rFonts w:hint="eastAsia"/>
                <w:sz w:val="24"/>
              </w:rPr>
              <w:t>写一篇文章关于濮阳市内一些地点的位置</w:t>
            </w:r>
          </w:p>
        </w:tc>
        <w:tc>
          <w:tcPr>
            <w:tcW w:w="1664" w:type="dxa"/>
            <w:vAlign w:val="center"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451"/>
        </w:trPr>
        <w:tc>
          <w:tcPr>
            <w:tcW w:w="1242" w:type="dxa"/>
            <w:vMerge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  <w:r w:rsidRPr="00162D9A">
              <w:rPr>
                <w:rFonts w:hint="eastAsia"/>
                <w:sz w:val="24"/>
              </w:rPr>
              <w:t>【设计意图】活动不仅限于课堂教学，而且要延伸到课外，让学生自己努力去创设一个学习英语的环境</w:t>
            </w:r>
            <w:r w:rsidRPr="00162D9A">
              <w:rPr>
                <w:sz w:val="24"/>
              </w:rPr>
              <w:t xml:space="preserve"> </w:t>
            </w:r>
          </w:p>
        </w:tc>
        <w:tc>
          <w:tcPr>
            <w:tcW w:w="1664" w:type="dxa"/>
            <w:vAlign w:val="center"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</w:tr>
      <w:tr w:rsidR="00D70949" w:rsidRPr="009E6C3F" w:rsidTr="00162D9A">
        <w:trPr>
          <w:trHeight w:val="53"/>
        </w:trPr>
        <w:tc>
          <w:tcPr>
            <w:tcW w:w="1242" w:type="dxa"/>
            <w:vAlign w:val="center"/>
          </w:tcPr>
          <w:p w:rsidR="00D70949" w:rsidRPr="00162D9A" w:rsidRDefault="00D70949" w:rsidP="00162D9A">
            <w:pPr>
              <w:spacing w:line="360" w:lineRule="auto"/>
              <w:jc w:val="center"/>
              <w:rPr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（六）</w:t>
            </w:r>
          </w:p>
          <w:p w:rsidR="00D70949" w:rsidRPr="00162D9A" w:rsidRDefault="00D70949" w:rsidP="00162D9A">
            <w:pPr>
              <w:spacing w:line="360" w:lineRule="auto"/>
              <w:jc w:val="center"/>
              <w:rPr>
                <w:sz w:val="24"/>
              </w:rPr>
            </w:pPr>
            <w:r w:rsidRPr="00162D9A">
              <w:rPr>
                <w:rFonts w:hAnsi="宋体" w:hint="eastAsia"/>
                <w:sz w:val="24"/>
              </w:rPr>
              <w:t>板书设计</w:t>
            </w:r>
          </w:p>
        </w:tc>
        <w:tc>
          <w:tcPr>
            <w:tcW w:w="5566" w:type="dxa"/>
          </w:tcPr>
          <w:p w:rsidR="00D70949" w:rsidRPr="00162D9A" w:rsidRDefault="00D70949" w:rsidP="00162D9A">
            <w:pPr>
              <w:pStyle w:val="1"/>
              <w:spacing w:line="360" w:lineRule="auto"/>
              <w:ind w:leftChars="16" w:left="34" w:firstLineChars="0" w:firstLine="0"/>
              <w:rPr>
                <w:rFonts w:eastAsia="黑体"/>
                <w:sz w:val="24"/>
              </w:rPr>
            </w:pPr>
            <w:r w:rsidRPr="00162D9A">
              <w:rPr>
                <w:rFonts w:eastAsia="黑体"/>
                <w:bCs/>
                <w:sz w:val="24"/>
              </w:rPr>
              <w:t xml:space="preserve">M8 U1 He lives in the east of the </w:t>
            </w:r>
            <w:smartTag w:uri="urn:schemas-microsoft-com:office:smarttags" w:element="country-region">
              <w:r w:rsidRPr="00162D9A">
                <w:rPr>
                  <w:rFonts w:eastAsia="黑体"/>
                  <w:bCs/>
                  <w:sz w:val="24"/>
                </w:rPr>
                <w:t>US</w:t>
              </w:r>
            </w:smartTag>
            <w:r w:rsidRPr="00162D9A">
              <w:rPr>
                <w:rFonts w:eastAsia="黑体"/>
                <w:bCs/>
                <w:sz w:val="24"/>
              </w:rPr>
              <w:t>.</w:t>
            </w:r>
          </w:p>
          <w:p w:rsidR="00D70949" w:rsidRPr="00162D9A" w:rsidRDefault="00D70949" w:rsidP="00162D9A">
            <w:pPr>
              <w:pStyle w:val="1"/>
              <w:spacing w:line="360" w:lineRule="auto"/>
              <w:ind w:firstLineChars="14" w:firstLine="34"/>
              <w:rPr>
                <w:rFonts w:eastAsia="黑体"/>
                <w:sz w:val="24"/>
              </w:rPr>
            </w:pPr>
            <w:r w:rsidRPr="00162D9A">
              <w:rPr>
                <w:rFonts w:eastAsia="黑体"/>
                <w:sz w:val="24"/>
              </w:rPr>
              <w:t xml:space="preserve">Where’s...? </w:t>
            </w:r>
          </w:p>
          <w:p w:rsidR="00D70949" w:rsidRPr="00162D9A" w:rsidRDefault="00D70949" w:rsidP="00162D9A">
            <w:pPr>
              <w:pStyle w:val="1"/>
              <w:spacing w:line="360" w:lineRule="auto"/>
              <w:ind w:firstLineChars="14" w:firstLine="34"/>
              <w:rPr>
                <w:rFonts w:eastAsia="黑体"/>
                <w:sz w:val="24"/>
              </w:rPr>
            </w:pPr>
            <w:r w:rsidRPr="00162D9A">
              <w:rPr>
                <w:rFonts w:eastAsia="黑体"/>
                <w:sz w:val="24"/>
              </w:rPr>
              <w:t xml:space="preserve">It’s in the... of... </w:t>
            </w:r>
          </w:p>
        </w:tc>
        <w:tc>
          <w:tcPr>
            <w:tcW w:w="1664" w:type="dxa"/>
          </w:tcPr>
          <w:p w:rsidR="00D70949" w:rsidRPr="00162D9A" w:rsidRDefault="00D70949" w:rsidP="00162D9A">
            <w:pPr>
              <w:spacing w:line="360" w:lineRule="auto"/>
              <w:rPr>
                <w:sz w:val="24"/>
              </w:rPr>
            </w:pPr>
          </w:p>
        </w:tc>
      </w:tr>
    </w:tbl>
    <w:p w:rsidR="00D70949" w:rsidRPr="00387CCB" w:rsidRDefault="00D70949" w:rsidP="00800FD3">
      <w:pPr>
        <w:spacing w:line="360" w:lineRule="auto"/>
        <w:ind w:firstLineChars="150" w:firstLine="361"/>
        <w:rPr>
          <w:sz w:val="24"/>
        </w:rPr>
      </w:pPr>
      <w:r w:rsidRPr="009E6C3F">
        <w:rPr>
          <w:b/>
          <w:sz w:val="24"/>
        </w:rPr>
        <w:t xml:space="preserve"> </w:t>
      </w:r>
      <w:r w:rsidRPr="009E6C3F">
        <w:rPr>
          <w:sz w:val="24"/>
        </w:rPr>
        <w:t xml:space="preserve">  </w:t>
      </w:r>
    </w:p>
    <w:sectPr w:rsidR="00D70949" w:rsidRPr="00387CCB" w:rsidSect="00FF224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949" w:rsidRDefault="00D70949" w:rsidP="00222B68">
      <w:r>
        <w:separator/>
      </w:r>
    </w:p>
  </w:endnote>
  <w:endnote w:type="continuationSeparator" w:id="0">
    <w:p w:rsidR="00D70949" w:rsidRDefault="00D70949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-??M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949" w:rsidRDefault="00D70949">
    <w:pPr>
      <w:pStyle w:val="Footer"/>
      <w:jc w:val="center"/>
    </w:pPr>
    <w:fldSimple w:instr=" PAGE   \* MERGEFORMAT ">
      <w:r w:rsidRPr="00CC7E60">
        <w:rPr>
          <w:noProof/>
          <w:lang w:val="zh-CN"/>
        </w:rPr>
        <w:t>4</w:t>
      </w:r>
    </w:fldSimple>
  </w:p>
  <w:p w:rsidR="00D70949" w:rsidRDefault="00D70949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949" w:rsidRDefault="00D70949" w:rsidP="00222B68">
      <w:r>
        <w:separator/>
      </w:r>
    </w:p>
  </w:footnote>
  <w:footnote w:type="continuationSeparator" w:id="0">
    <w:p w:rsidR="00D70949" w:rsidRDefault="00D70949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0CFA7D7F"/>
    <w:multiLevelType w:val="multilevel"/>
    <w:tmpl w:val="0CFA7D7F"/>
    <w:lvl w:ilvl="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167C3CD7"/>
    <w:multiLevelType w:val="hybridMultilevel"/>
    <w:tmpl w:val="92F8DFAA"/>
    <w:lvl w:ilvl="0" w:tplc="B44692C8">
      <w:start w:val="1"/>
      <w:numFmt w:val="decimal"/>
      <w:lvlText w:val="%1．"/>
      <w:lvlJc w:val="left"/>
      <w:pPr>
        <w:ind w:left="360" w:hanging="360"/>
      </w:pPr>
      <w:rPr>
        <w:rFonts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  <w:rPr>
        <w:rFonts w:cs="Times New Roman"/>
      </w:rPr>
    </w:lvl>
  </w:abstractNum>
  <w:abstractNum w:abstractNumId="10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6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cs="Times New Roman"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  <w:rPr>
        <w:rFonts w:cs="Times New Roman"/>
      </w:rPr>
    </w:lvl>
  </w:abstractNum>
  <w:abstractNum w:abstractNumId="17">
    <w:nsid w:val="41E937A1"/>
    <w:multiLevelType w:val="hybridMultilevel"/>
    <w:tmpl w:val="6E0C3408"/>
    <w:lvl w:ilvl="0" w:tplc="395C07B8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21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48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74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  <w:rPr>
        <w:rFonts w:cs="Times New Roman"/>
      </w:rPr>
    </w:lvl>
  </w:abstractNum>
  <w:abstractNum w:abstractNumId="25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  <w:rPr>
        <w:rFonts w:cs="Times New Roman"/>
      </w:rPr>
    </w:lvl>
  </w:abstractNum>
  <w:abstractNum w:abstractNumId="26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4"/>
  </w:num>
  <w:num w:numId="4">
    <w:abstractNumId w:val="16"/>
  </w:num>
  <w:num w:numId="5">
    <w:abstractNumId w:val="11"/>
  </w:num>
  <w:num w:numId="6">
    <w:abstractNumId w:val="20"/>
  </w:num>
  <w:num w:numId="7">
    <w:abstractNumId w:val="25"/>
  </w:num>
  <w:num w:numId="8">
    <w:abstractNumId w:val="9"/>
  </w:num>
  <w:num w:numId="9">
    <w:abstractNumId w:val="7"/>
  </w:num>
  <w:num w:numId="10">
    <w:abstractNumId w:val="27"/>
  </w:num>
  <w:num w:numId="11">
    <w:abstractNumId w:val="24"/>
  </w:num>
  <w:num w:numId="12">
    <w:abstractNumId w:val="22"/>
  </w:num>
  <w:num w:numId="13">
    <w:abstractNumId w:val="12"/>
  </w:num>
  <w:num w:numId="14">
    <w:abstractNumId w:val="19"/>
  </w:num>
  <w:num w:numId="15">
    <w:abstractNumId w:val="13"/>
  </w:num>
  <w:num w:numId="16">
    <w:abstractNumId w:val="10"/>
  </w:num>
  <w:num w:numId="17">
    <w:abstractNumId w:val="6"/>
  </w:num>
  <w:num w:numId="18">
    <w:abstractNumId w:val="18"/>
  </w:num>
  <w:num w:numId="19">
    <w:abstractNumId w:val="0"/>
  </w:num>
  <w:num w:numId="20">
    <w:abstractNumId w:val="26"/>
  </w:num>
  <w:num w:numId="21">
    <w:abstractNumId w:val="8"/>
  </w:num>
  <w:num w:numId="22">
    <w:abstractNumId w:val="5"/>
  </w:num>
  <w:num w:numId="23">
    <w:abstractNumId w:val="21"/>
  </w:num>
  <w:num w:numId="24">
    <w:abstractNumId w:val="3"/>
  </w:num>
  <w:num w:numId="25">
    <w:abstractNumId w:val="23"/>
  </w:num>
  <w:num w:numId="26">
    <w:abstractNumId w:val="2"/>
  </w:num>
  <w:num w:numId="27">
    <w:abstractNumId w:val="4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145BC"/>
    <w:rsid w:val="0002695E"/>
    <w:rsid w:val="00031525"/>
    <w:rsid w:val="0004688B"/>
    <w:rsid w:val="000635E1"/>
    <w:rsid w:val="00070E7B"/>
    <w:rsid w:val="000752F4"/>
    <w:rsid w:val="00082F99"/>
    <w:rsid w:val="00084B41"/>
    <w:rsid w:val="000B462E"/>
    <w:rsid w:val="000D012C"/>
    <w:rsid w:val="000D25A2"/>
    <w:rsid w:val="000D4A0F"/>
    <w:rsid w:val="000E2D40"/>
    <w:rsid w:val="000F253A"/>
    <w:rsid w:val="00125A44"/>
    <w:rsid w:val="001314EA"/>
    <w:rsid w:val="0016168B"/>
    <w:rsid w:val="00162D9A"/>
    <w:rsid w:val="00163368"/>
    <w:rsid w:val="00170C4E"/>
    <w:rsid w:val="00192EE2"/>
    <w:rsid w:val="00195E81"/>
    <w:rsid w:val="001A6A20"/>
    <w:rsid w:val="001B5B41"/>
    <w:rsid w:val="001D7CE2"/>
    <w:rsid w:val="001E6E79"/>
    <w:rsid w:val="0020674A"/>
    <w:rsid w:val="00211B1C"/>
    <w:rsid w:val="002177F4"/>
    <w:rsid w:val="00222B68"/>
    <w:rsid w:val="0022607F"/>
    <w:rsid w:val="002407CD"/>
    <w:rsid w:val="00241804"/>
    <w:rsid w:val="002467DB"/>
    <w:rsid w:val="00251434"/>
    <w:rsid w:val="00260434"/>
    <w:rsid w:val="00276E4F"/>
    <w:rsid w:val="00293F17"/>
    <w:rsid w:val="002A19F8"/>
    <w:rsid w:val="002C2A3E"/>
    <w:rsid w:val="002D214B"/>
    <w:rsid w:val="002D36D5"/>
    <w:rsid w:val="002F0192"/>
    <w:rsid w:val="002F52CB"/>
    <w:rsid w:val="00302B6E"/>
    <w:rsid w:val="00306A08"/>
    <w:rsid w:val="00310BE6"/>
    <w:rsid w:val="0031566A"/>
    <w:rsid w:val="00332721"/>
    <w:rsid w:val="00334A8D"/>
    <w:rsid w:val="003470AE"/>
    <w:rsid w:val="00374435"/>
    <w:rsid w:val="00386192"/>
    <w:rsid w:val="00387CCB"/>
    <w:rsid w:val="003E7E11"/>
    <w:rsid w:val="003F2536"/>
    <w:rsid w:val="003F2B36"/>
    <w:rsid w:val="00400F43"/>
    <w:rsid w:val="00404FBC"/>
    <w:rsid w:val="00414029"/>
    <w:rsid w:val="00417FC5"/>
    <w:rsid w:val="004221DC"/>
    <w:rsid w:val="0044172F"/>
    <w:rsid w:val="00446EF1"/>
    <w:rsid w:val="004544BA"/>
    <w:rsid w:val="00455ECD"/>
    <w:rsid w:val="004571EB"/>
    <w:rsid w:val="004927B1"/>
    <w:rsid w:val="0049463A"/>
    <w:rsid w:val="00494867"/>
    <w:rsid w:val="00497E6A"/>
    <w:rsid w:val="004B18C2"/>
    <w:rsid w:val="004D6647"/>
    <w:rsid w:val="004F2430"/>
    <w:rsid w:val="004F3A4C"/>
    <w:rsid w:val="004F427C"/>
    <w:rsid w:val="00505A24"/>
    <w:rsid w:val="00530123"/>
    <w:rsid w:val="005326E4"/>
    <w:rsid w:val="005328F9"/>
    <w:rsid w:val="00557233"/>
    <w:rsid w:val="00557E39"/>
    <w:rsid w:val="005661CC"/>
    <w:rsid w:val="005665D3"/>
    <w:rsid w:val="0056793E"/>
    <w:rsid w:val="0058721B"/>
    <w:rsid w:val="005A42E1"/>
    <w:rsid w:val="005D6D87"/>
    <w:rsid w:val="005E5693"/>
    <w:rsid w:val="00613063"/>
    <w:rsid w:val="00621C19"/>
    <w:rsid w:val="00640294"/>
    <w:rsid w:val="00645BCB"/>
    <w:rsid w:val="00646A51"/>
    <w:rsid w:val="006517F5"/>
    <w:rsid w:val="006578B4"/>
    <w:rsid w:val="00664CEE"/>
    <w:rsid w:val="00666C65"/>
    <w:rsid w:val="0068302E"/>
    <w:rsid w:val="00696E5A"/>
    <w:rsid w:val="006A5FC3"/>
    <w:rsid w:val="006B6BB6"/>
    <w:rsid w:val="00700F9C"/>
    <w:rsid w:val="00710C87"/>
    <w:rsid w:val="00713949"/>
    <w:rsid w:val="007344A8"/>
    <w:rsid w:val="007368B5"/>
    <w:rsid w:val="00741E9B"/>
    <w:rsid w:val="0074768F"/>
    <w:rsid w:val="007701AD"/>
    <w:rsid w:val="00777A81"/>
    <w:rsid w:val="00780945"/>
    <w:rsid w:val="00793059"/>
    <w:rsid w:val="007A7F19"/>
    <w:rsid w:val="007B54DA"/>
    <w:rsid w:val="007E717D"/>
    <w:rsid w:val="007F07DF"/>
    <w:rsid w:val="007F5564"/>
    <w:rsid w:val="00800FD3"/>
    <w:rsid w:val="00810A64"/>
    <w:rsid w:val="008157AC"/>
    <w:rsid w:val="00825894"/>
    <w:rsid w:val="0085703B"/>
    <w:rsid w:val="00864EF9"/>
    <w:rsid w:val="00876AA4"/>
    <w:rsid w:val="00877FC5"/>
    <w:rsid w:val="00880917"/>
    <w:rsid w:val="00881F94"/>
    <w:rsid w:val="00883626"/>
    <w:rsid w:val="008A41F4"/>
    <w:rsid w:val="008A4978"/>
    <w:rsid w:val="008A648A"/>
    <w:rsid w:val="008C5154"/>
    <w:rsid w:val="008C6CFB"/>
    <w:rsid w:val="008D58B4"/>
    <w:rsid w:val="008E2AA2"/>
    <w:rsid w:val="009117C5"/>
    <w:rsid w:val="00926A1C"/>
    <w:rsid w:val="009274F2"/>
    <w:rsid w:val="009735A6"/>
    <w:rsid w:val="009744AC"/>
    <w:rsid w:val="00986BB3"/>
    <w:rsid w:val="00995F6C"/>
    <w:rsid w:val="009A088C"/>
    <w:rsid w:val="009B0B3C"/>
    <w:rsid w:val="009D2D14"/>
    <w:rsid w:val="009D5651"/>
    <w:rsid w:val="009E6C3F"/>
    <w:rsid w:val="00A05735"/>
    <w:rsid w:val="00A172E8"/>
    <w:rsid w:val="00A24A8B"/>
    <w:rsid w:val="00A31653"/>
    <w:rsid w:val="00A35E04"/>
    <w:rsid w:val="00A37811"/>
    <w:rsid w:val="00A44360"/>
    <w:rsid w:val="00A53FD8"/>
    <w:rsid w:val="00A808CB"/>
    <w:rsid w:val="00A907BD"/>
    <w:rsid w:val="00AA0AB8"/>
    <w:rsid w:val="00AA2D84"/>
    <w:rsid w:val="00AA3E8B"/>
    <w:rsid w:val="00AA4317"/>
    <w:rsid w:val="00AA6851"/>
    <w:rsid w:val="00AC6F42"/>
    <w:rsid w:val="00AD4CE7"/>
    <w:rsid w:val="00B176D8"/>
    <w:rsid w:val="00B3358E"/>
    <w:rsid w:val="00B511D0"/>
    <w:rsid w:val="00B63F01"/>
    <w:rsid w:val="00B72630"/>
    <w:rsid w:val="00B77C6E"/>
    <w:rsid w:val="00B90419"/>
    <w:rsid w:val="00BC1494"/>
    <w:rsid w:val="00BF4ADC"/>
    <w:rsid w:val="00C4004F"/>
    <w:rsid w:val="00C54C21"/>
    <w:rsid w:val="00C65FE0"/>
    <w:rsid w:val="00C91980"/>
    <w:rsid w:val="00C97823"/>
    <w:rsid w:val="00CB3BEA"/>
    <w:rsid w:val="00CC0619"/>
    <w:rsid w:val="00CC7E60"/>
    <w:rsid w:val="00CD1146"/>
    <w:rsid w:val="00CF3240"/>
    <w:rsid w:val="00D12A90"/>
    <w:rsid w:val="00D175A5"/>
    <w:rsid w:val="00D40D46"/>
    <w:rsid w:val="00D4243B"/>
    <w:rsid w:val="00D57064"/>
    <w:rsid w:val="00D70949"/>
    <w:rsid w:val="00D71348"/>
    <w:rsid w:val="00D8309A"/>
    <w:rsid w:val="00D83C98"/>
    <w:rsid w:val="00D86DB3"/>
    <w:rsid w:val="00DB1ADC"/>
    <w:rsid w:val="00DB43C4"/>
    <w:rsid w:val="00DB6585"/>
    <w:rsid w:val="00DF2A86"/>
    <w:rsid w:val="00DF5658"/>
    <w:rsid w:val="00E0024B"/>
    <w:rsid w:val="00E10223"/>
    <w:rsid w:val="00E10F9D"/>
    <w:rsid w:val="00E15513"/>
    <w:rsid w:val="00E37D2B"/>
    <w:rsid w:val="00E4063F"/>
    <w:rsid w:val="00E42422"/>
    <w:rsid w:val="00E5617D"/>
    <w:rsid w:val="00E6071E"/>
    <w:rsid w:val="00E71517"/>
    <w:rsid w:val="00E8280E"/>
    <w:rsid w:val="00E85844"/>
    <w:rsid w:val="00EC0E20"/>
    <w:rsid w:val="00ED38DF"/>
    <w:rsid w:val="00EE30DA"/>
    <w:rsid w:val="00F16F6B"/>
    <w:rsid w:val="00F3365C"/>
    <w:rsid w:val="00F45099"/>
    <w:rsid w:val="00F46B09"/>
    <w:rsid w:val="00F51153"/>
    <w:rsid w:val="00F51DD8"/>
    <w:rsid w:val="00F835FA"/>
    <w:rsid w:val="00F91EBD"/>
    <w:rsid w:val="00FB5CA8"/>
    <w:rsid w:val="00FB7E0B"/>
    <w:rsid w:val="00FC4AC7"/>
    <w:rsid w:val="00FD4DF9"/>
    <w:rsid w:val="00FD6960"/>
    <w:rsid w:val="00FE534C"/>
    <w:rsid w:val="00FF224C"/>
    <w:rsid w:val="00FF2325"/>
    <w:rsid w:val="00FF5F53"/>
    <w:rsid w:val="00FF650E"/>
    <w:rsid w:val="00FF7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B6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22B6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2B68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9A088C"/>
    <w:pPr>
      <w:ind w:left="720" w:firstLine="3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A088C"/>
    <w:rPr>
      <w:rFonts w:ascii="Times New Roman" w:eastAsia="宋体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10F9D"/>
    <w:pPr>
      <w:ind w:firstLineChars="200" w:firstLine="420"/>
    </w:pPr>
  </w:style>
  <w:style w:type="table" w:styleId="TableGrid">
    <w:name w:val="Table Grid"/>
    <w:basedOn w:val="TableNormal"/>
    <w:uiPriority w:val="99"/>
    <w:rsid w:val="0031566A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B46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462E"/>
    <w:rPr>
      <w:rFonts w:ascii="Tahoma" w:eastAsia="宋体" w:hAnsi="Tahoma" w:cs="Tahoma"/>
      <w:sz w:val="16"/>
      <w:szCs w:val="16"/>
    </w:rPr>
  </w:style>
  <w:style w:type="paragraph" w:customStyle="1" w:styleId="1">
    <w:name w:val="列出段落1"/>
    <w:basedOn w:val="Normal"/>
    <w:uiPriority w:val="99"/>
    <w:rsid w:val="00883626"/>
    <w:pPr>
      <w:ind w:firstLineChars="200" w:firstLine="420"/>
    </w:pPr>
  </w:style>
  <w:style w:type="paragraph" w:styleId="NormalWeb">
    <w:name w:val="Normal (Web)"/>
    <w:basedOn w:val="Normal"/>
    <w:uiPriority w:val="99"/>
    <w:rsid w:val="003470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CC7E6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55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3517">
          <w:marLeft w:val="0"/>
          <w:marRight w:val="0"/>
          <w:marTop w:val="0"/>
          <w:marBottom w:val="0"/>
          <w:divBdr>
            <w:top w:val="single" w:sz="2" w:space="0" w:color="B38F00"/>
            <w:left w:val="single" w:sz="2" w:space="0" w:color="B38F00"/>
            <w:bottom w:val="single" w:sz="2" w:space="0" w:color="B38F00"/>
            <w:right w:val="single" w:sz="2" w:space="0" w:color="B38F00"/>
          </w:divBdr>
          <w:divsChild>
            <w:div w:id="5025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55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55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55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707</TotalTime>
  <Pages>5</Pages>
  <Words>439</Words>
  <Characters>2507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China</cp:lastModifiedBy>
  <cp:revision>51</cp:revision>
  <dcterms:created xsi:type="dcterms:W3CDTF">2016-04-06T09:41:00Z</dcterms:created>
  <dcterms:modified xsi:type="dcterms:W3CDTF">2017-02-12T10:54:00Z</dcterms:modified>
</cp:coreProperties>
</file>