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76F" w:rsidRPr="00B176D8" w:rsidRDefault="00E3376F" w:rsidP="00F136DC">
      <w:pPr>
        <w:spacing w:line="360" w:lineRule="auto"/>
      </w:pP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</w:tblGrid>
      <w:tr w:rsidR="00E3376F" w:rsidRPr="00B176D8" w:rsidTr="006C00EC">
        <w:trPr>
          <w:trHeight w:val="314"/>
        </w:trPr>
        <w:tc>
          <w:tcPr>
            <w:tcW w:w="8472" w:type="dxa"/>
          </w:tcPr>
          <w:p w:rsidR="00E3376F" w:rsidRPr="00176248" w:rsidRDefault="00E3376F" w:rsidP="0017624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76248">
              <w:rPr>
                <w:b/>
                <w:bCs/>
                <w:sz w:val="28"/>
                <w:szCs w:val="28"/>
              </w:rPr>
              <w:t xml:space="preserve">M8U2 It’s in the north of </w:t>
            </w:r>
            <w:smartTag w:uri="urn:schemas-microsoft-com:office:smarttags" w:element="country-region">
              <w:smartTag w:uri="urn:schemas-microsoft-com:office:smarttags" w:element="place">
                <w:r w:rsidRPr="00176248">
                  <w:rPr>
                    <w:b/>
                    <w:bCs/>
                    <w:sz w:val="28"/>
                    <w:szCs w:val="28"/>
                  </w:rPr>
                  <w:t>China</w:t>
                </w:r>
              </w:smartTag>
            </w:smartTag>
            <w:r w:rsidRPr="00176248">
              <w:rPr>
                <w:b/>
                <w:bCs/>
                <w:sz w:val="28"/>
                <w:szCs w:val="28"/>
              </w:rPr>
              <w:t>.</w:t>
            </w:r>
            <w:r w:rsidRPr="0017624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176248">
              <w:rPr>
                <w:b/>
                <w:sz w:val="28"/>
                <w:szCs w:val="28"/>
              </w:rPr>
              <w:t xml:space="preserve">Lesson </w:t>
            </w:r>
            <w:r>
              <w:rPr>
                <w:b/>
                <w:sz w:val="28"/>
                <w:szCs w:val="28"/>
              </w:rPr>
              <w:t>1</w:t>
            </w:r>
          </w:p>
          <w:p w:rsidR="00E3376F" w:rsidRPr="006C00EC" w:rsidRDefault="00E3376F" w:rsidP="00176248">
            <w:pPr>
              <w:spacing w:line="360" w:lineRule="auto"/>
              <w:jc w:val="center"/>
              <w:rPr>
                <w:bCs/>
                <w:sz w:val="24"/>
              </w:rPr>
            </w:pPr>
            <w:r w:rsidRPr="0020674A">
              <w:rPr>
                <w:rFonts w:hint="eastAsia"/>
                <w:b/>
                <w:sz w:val="24"/>
              </w:rPr>
              <w:t>主备人：</w:t>
            </w:r>
            <w:r w:rsidRPr="0020674A">
              <w:rPr>
                <w:b/>
                <w:sz w:val="24"/>
              </w:rPr>
              <w:t xml:space="preserve">                           </w:t>
            </w:r>
            <w:r w:rsidRPr="0020674A">
              <w:rPr>
                <w:rFonts w:hint="eastAsia"/>
                <w:b/>
                <w:sz w:val="24"/>
              </w:rPr>
              <w:t>使用人</w:t>
            </w:r>
          </w:p>
        </w:tc>
      </w:tr>
      <w:tr w:rsidR="00E3376F" w:rsidRPr="009E6C3F" w:rsidTr="006C00EC">
        <w:trPr>
          <w:trHeight w:val="1631"/>
        </w:trPr>
        <w:tc>
          <w:tcPr>
            <w:tcW w:w="8472" w:type="dxa"/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  <w:r w:rsidRPr="006C00EC">
              <w:rPr>
                <w:rFonts w:hAnsi="宋体" w:hint="eastAsia"/>
                <w:sz w:val="24"/>
              </w:rPr>
              <w:t>一、教学目标</w:t>
            </w:r>
          </w:p>
          <w:p w:rsidR="00E3376F" w:rsidRPr="006C00EC" w:rsidRDefault="00E3376F" w:rsidP="006C00EC">
            <w:pPr>
              <w:spacing w:line="360" w:lineRule="auto"/>
              <w:jc w:val="left"/>
              <w:rPr>
                <w:rFonts w:hAnsi="宋体"/>
                <w:bCs/>
                <w:sz w:val="24"/>
              </w:rPr>
            </w:pPr>
            <w:r w:rsidRPr="006C00EC">
              <w:rPr>
                <w:rFonts w:hAnsi="宋体" w:hint="eastAsia"/>
                <w:bCs/>
                <w:sz w:val="24"/>
              </w:rPr>
              <w:t>【</w:t>
            </w:r>
            <w:r w:rsidRPr="006C00EC">
              <w:rPr>
                <w:rFonts w:hint="eastAsia"/>
                <w:bCs/>
                <w:sz w:val="24"/>
              </w:rPr>
              <w:t>知识目标</w:t>
            </w:r>
            <w:r w:rsidRPr="006C00EC">
              <w:rPr>
                <w:rFonts w:hAnsi="宋体" w:hint="eastAsia"/>
                <w:bCs/>
                <w:sz w:val="24"/>
              </w:rPr>
              <w:t>】</w:t>
            </w:r>
          </w:p>
          <w:p w:rsidR="00E3376F" w:rsidRPr="006C00EC" w:rsidRDefault="00E3376F" w:rsidP="006C00EC">
            <w:pPr>
              <w:spacing w:line="360" w:lineRule="auto"/>
              <w:ind w:firstLineChars="150" w:firstLine="360"/>
              <w:jc w:val="left"/>
              <w:rPr>
                <w:sz w:val="24"/>
              </w:rPr>
            </w:pPr>
            <w:r w:rsidRPr="006C00EC">
              <w:rPr>
                <w:sz w:val="24"/>
              </w:rPr>
              <w:t xml:space="preserve">1. </w:t>
            </w:r>
            <w:r w:rsidRPr="006C00EC">
              <w:rPr>
                <w:rFonts w:hint="eastAsia"/>
                <w:sz w:val="24"/>
              </w:rPr>
              <w:t>复习方位词，会书写</w:t>
            </w:r>
            <w:r w:rsidRPr="006C00EC">
              <w:rPr>
                <w:sz w:val="24"/>
              </w:rPr>
              <w:t>map</w:t>
            </w:r>
            <w:r w:rsidRPr="006C00EC">
              <w:rPr>
                <w:rFonts w:hint="eastAsia"/>
                <w:sz w:val="24"/>
              </w:rPr>
              <w:t>。</w:t>
            </w:r>
          </w:p>
          <w:p w:rsidR="00E3376F" w:rsidRPr="006C00EC" w:rsidRDefault="00E3376F" w:rsidP="006C00EC">
            <w:pPr>
              <w:spacing w:line="360" w:lineRule="auto"/>
              <w:ind w:firstLineChars="150" w:firstLine="360"/>
              <w:jc w:val="left"/>
              <w:rPr>
                <w:sz w:val="24"/>
              </w:rPr>
            </w:pPr>
            <w:r w:rsidRPr="006C00EC">
              <w:rPr>
                <w:sz w:val="24"/>
              </w:rPr>
              <w:t xml:space="preserve">2. </w:t>
            </w:r>
            <w:r w:rsidRPr="006C00EC">
              <w:rPr>
                <w:rFonts w:hint="eastAsia"/>
                <w:sz w:val="24"/>
              </w:rPr>
              <w:t>掌握句型</w:t>
            </w:r>
            <w:r w:rsidRPr="006C00EC">
              <w:rPr>
                <w:sz w:val="24"/>
              </w:rPr>
              <w:t>Where</w:t>
            </w:r>
            <w:r w:rsidRPr="006C00EC">
              <w:rPr>
                <w:rFonts w:ascii="Cambria" w:hAnsi="Cambria"/>
                <w:sz w:val="24"/>
              </w:rPr>
              <w:t>’</w:t>
            </w:r>
            <w:r w:rsidRPr="006C00EC">
              <w:rPr>
                <w:sz w:val="24"/>
              </w:rPr>
              <w:t>s...? It</w:t>
            </w:r>
            <w:r w:rsidRPr="006C00EC">
              <w:rPr>
                <w:rFonts w:ascii="Cambria" w:hAnsi="Cambria"/>
                <w:sz w:val="24"/>
              </w:rPr>
              <w:t>’</w:t>
            </w:r>
            <w:r w:rsidRPr="006C00EC">
              <w:rPr>
                <w:sz w:val="24"/>
              </w:rPr>
              <w:t>s in the... of...</w:t>
            </w:r>
          </w:p>
          <w:p w:rsidR="00E3376F" w:rsidRPr="006C00EC" w:rsidRDefault="00E3376F" w:rsidP="006C00EC">
            <w:pPr>
              <w:spacing w:line="360" w:lineRule="auto"/>
              <w:ind w:firstLineChars="150" w:firstLine="360"/>
              <w:jc w:val="left"/>
              <w:rPr>
                <w:sz w:val="24"/>
              </w:rPr>
            </w:pPr>
            <w:r w:rsidRPr="006C00EC">
              <w:rPr>
                <w:sz w:val="24"/>
              </w:rPr>
              <w:t xml:space="preserve">3. </w:t>
            </w:r>
            <w:r w:rsidRPr="006C00EC">
              <w:rPr>
                <w:rFonts w:hint="eastAsia"/>
                <w:sz w:val="24"/>
              </w:rPr>
              <w:t>了解中国城市的位置并用英语进行描述。</w:t>
            </w:r>
          </w:p>
          <w:p w:rsidR="00E3376F" w:rsidRPr="006C00EC" w:rsidRDefault="00E3376F" w:rsidP="006C00EC">
            <w:pPr>
              <w:spacing w:line="360" w:lineRule="auto"/>
              <w:rPr>
                <w:rFonts w:hAnsi="宋体"/>
                <w:bCs/>
                <w:sz w:val="24"/>
              </w:rPr>
            </w:pPr>
            <w:r w:rsidRPr="006C00EC">
              <w:rPr>
                <w:rFonts w:hAnsi="宋体" w:hint="eastAsia"/>
                <w:bCs/>
                <w:sz w:val="24"/>
              </w:rPr>
              <w:t>【能力目标】</w:t>
            </w:r>
          </w:p>
          <w:p w:rsidR="00E3376F" w:rsidRPr="006C00EC" w:rsidRDefault="00E3376F" w:rsidP="006C00EC">
            <w:pPr>
              <w:spacing w:line="360" w:lineRule="auto"/>
              <w:ind w:leftChars="14" w:left="29"/>
              <w:rPr>
                <w:sz w:val="24"/>
              </w:rPr>
            </w:pPr>
            <w:r w:rsidRPr="006C00EC">
              <w:rPr>
                <w:sz w:val="24"/>
              </w:rPr>
              <w:t xml:space="preserve">   </w:t>
            </w:r>
            <w:r w:rsidRPr="006C00EC">
              <w:rPr>
                <w:rFonts w:hint="eastAsia"/>
                <w:sz w:val="24"/>
              </w:rPr>
              <w:t>能运用句子</w:t>
            </w:r>
            <w:r w:rsidRPr="006C00EC">
              <w:rPr>
                <w:sz w:val="24"/>
              </w:rPr>
              <w:t>Where</w:t>
            </w:r>
            <w:r w:rsidRPr="006C00EC">
              <w:rPr>
                <w:rFonts w:ascii="Cambria" w:hAnsi="Cambria"/>
                <w:sz w:val="24"/>
              </w:rPr>
              <w:t>’</w:t>
            </w:r>
            <w:r w:rsidRPr="006C00EC">
              <w:rPr>
                <w:sz w:val="24"/>
              </w:rPr>
              <w:t>s...? It</w:t>
            </w:r>
            <w:r w:rsidRPr="006C00EC">
              <w:rPr>
                <w:rFonts w:ascii="Cambria" w:hAnsi="Cambria"/>
                <w:sz w:val="24"/>
              </w:rPr>
              <w:t>’</w:t>
            </w:r>
            <w:r w:rsidRPr="006C00EC">
              <w:rPr>
                <w:sz w:val="24"/>
              </w:rPr>
              <w:t>s in the... of...</w:t>
            </w:r>
            <w:r w:rsidRPr="006C00EC">
              <w:rPr>
                <w:rFonts w:hint="eastAsia"/>
                <w:sz w:val="24"/>
              </w:rPr>
              <w:t>对中国的城市进行问答。</w:t>
            </w:r>
          </w:p>
          <w:p w:rsidR="00E3376F" w:rsidRPr="006C00EC" w:rsidRDefault="00E3376F" w:rsidP="006C00EC">
            <w:pPr>
              <w:spacing w:line="360" w:lineRule="auto"/>
              <w:rPr>
                <w:rFonts w:hAnsi="宋体"/>
                <w:bCs/>
                <w:sz w:val="24"/>
              </w:rPr>
            </w:pPr>
            <w:r w:rsidRPr="006C00EC">
              <w:rPr>
                <w:rFonts w:hAnsi="宋体" w:hint="eastAsia"/>
                <w:bCs/>
                <w:sz w:val="24"/>
              </w:rPr>
              <w:t>【情感目标】</w:t>
            </w:r>
          </w:p>
          <w:p w:rsidR="00E3376F" w:rsidRPr="006C00EC" w:rsidRDefault="00E3376F" w:rsidP="006C00EC">
            <w:pPr>
              <w:spacing w:line="360" w:lineRule="auto"/>
              <w:ind w:leftChars="100" w:left="210"/>
              <w:rPr>
                <w:rFonts w:hAnsi="宋体"/>
                <w:bCs/>
                <w:sz w:val="24"/>
              </w:rPr>
            </w:pPr>
            <w:r w:rsidRPr="006C00EC">
              <w:rPr>
                <w:sz w:val="24"/>
              </w:rPr>
              <w:t xml:space="preserve">  </w:t>
            </w:r>
            <w:r w:rsidRPr="006C00EC">
              <w:rPr>
                <w:rFonts w:hint="eastAsia"/>
                <w:sz w:val="24"/>
              </w:rPr>
              <w:t>培养学生热爱祖国大好河山的感情。</w:t>
            </w:r>
          </w:p>
        </w:tc>
      </w:tr>
      <w:tr w:rsidR="00E3376F" w:rsidRPr="009E6C3F" w:rsidTr="006C00EC">
        <w:trPr>
          <w:trHeight w:val="1100"/>
        </w:trPr>
        <w:tc>
          <w:tcPr>
            <w:tcW w:w="8472" w:type="dxa"/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  <w:r w:rsidRPr="006C00EC">
              <w:rPr>
                <w:rFonts w:hAnsi="宋体" w:hint="eastAsia"/>
                <w:sz w:val="24"/>
              </w:rPr>
              <w:t>二、教学重点</w:t>
            </w:r>
          </w:p>
          <w:p w:rsidR="00E3376F" w:rsidRPr="006C00EC" w:rsidRDefault="00E3376F" w:rsidP="006C00EC">
            <w:pPr>
              <w:spacing w:line="360" w:lineRule="auto"/>
              <w:ind w:leftChars="214" w:left="2009" w:hangingChars="650" w:hanging="1560"/>
              <w:rPr>
                <w:bCs/>
                <w:sz w:val="24"/>
              </w:rPr>
            </w:pPr>
            <w:r w:rsidRPr="006C00EC">
              <w:rPr>
                <w:bCs/>
                <w:sz w:val="24"/>
              </w:rPr>
              <w:t xml:space="preserve">1. </w:t>
            </w:r>
            <w:r w:rsidRPr="006C00EC">
              <w:rPr>
                <w:rFonts w:hint="eastAsia"/>
                <w:bCs/>
                <w:sz w:val="24"/>
              </w:rPr>
              <w:t>能够书写单词</w:t>
            </w:r>
            <w:r w:rsidRPr="006C00EC">
              <w:rPr>
                <w:bCs/>
                <w:sz w:val="24"/>
              </w:rPr>
              <w:t xml:space="preserve">map. </w:t>
            </w:r>
          </w:p>
          <w:p w:rsidR="00E3376F" w:rsidRPr="006C00EC" w:rsidRDefault="00E3376F" w:rsidP="006C00EC">
            <w:pPr>
              <w:spacing w:line="360" w:lineRule="auto"/>
              <w:ind w:leftChars="203" w:left="707" w:hangingChars="117" w:hanging="281"/>
              <w:rPr>
                <w:bCs/>
                <w:sz w:val="24"/>
              </w:rPr>
            </w:pPr>
            <w:r w:rsidRPr="006C00EC">
              <w:rPr>
                <w:bCs/>
                <w:sz w:val="24"/>
              </w:rPr>
              <w:t xml:space="preserve">2. </w:t>
            </w:r>
            <w:r w:rsidRPr="006C00EC">
              <w:rPr>
                <w:rFonts w:hint="eastAsia"/>
                <w:bCs/>
                <w:sz w:val="24"/>
              </w:rPr>
              <w:t>正确使用句型</w:t>
            </w:r>
            <w:r w:rsidRPr="006C00EC">
              <w:rPr>
                <w:bCs/>
                <w:sz w:val="24"/>
              </w:rPr>
              <w:t>Where</w:t>
            </w:r>
            <w:r w:rsidRPr="006C00EC">
              <w:rPr>
                <w:rFonts w:ascii="Cambria" w:hAnsi="Cambria"/>
                <w:bCs/>
                <w:sz w:val="24"/>
              </w:rPr>
              <w:t>’</w:t>
            </w:r>
            <w:r w:rsidRPr="006C00EC">
              <w:rPr>
                <w:bCs/>
                <w:sz w:val="24"/>
              </w:rPr>
              <w:t>s...? It</w:t>
            </w:r>
            <w:r w:rsidRPr="006C00EC">
              <w:rPr>
                <w:rFonts w:ascii="Cambria" w:hAnsi="Cambria"/>
                <w:bCs/>
                <w:sz w:val="24"/>
              </w:rPr>
              <w:t>’</w:t>
            </w:r>
            <w:r w:rsidRPr="006C00EC">
              <w:rPr>
                <w:bCs/>
                <w:sz w:val="24"/>
              </w:rPr>
              <w:t>s in the... of...</w:t>
            </w:r>
            <w:r w:rsidRPr="006C00EC">
              <w:rPr>
                <w:rFonts w:hint="eastAsia"/>
                <w:bCs/>
                <w:sz w:val="24"/>
              </w:rPr>
              <w:t>进行问答。并能够谈论中国城市的位置。</w:t>
            </w:r>
            <w:r w:rsidRPr="006C00EC">
              <w:rPr>
                <w:bCs/>
                <w:sz w:val="24"/>
              </w:rPr>
              <w:t xml:space="preserve"> </w:t>
            </w:r>
          </w:p>
        </w:tc>
      </w:tr>
      <w:tr w:rsidR="00E3376F" w:rsidRPr="009E6C3F" w:rsidTr="006C00EC">
        <w:trPr>
          <w:trHeight w:val="778"/>
        </w:trPr>
        <w:tc>
          <w:tcPr>
            <w:tcW w:w="8472" w:type="dxa"/>
          </w:tcPr>
          <w:p w:rsidR="00E3376F" w:rsidRPr="006C00EC" w:rsidRDefault="00E3376F" w:rsidP="006C00EC">
            <w:pPr>
              <w:spacing w:line="360" w:lineRule="auto"/>
              <w:rPr>
                <w:bCs/>
                <w:sz w:val="24"/>
              </w:rPr>
            </w:pPr>
            <w:r w:rsidRPr="006C00EC">
              <w:rPr>
                <w:rFonts w:hint="eastAsia"/>
                <w:bCs/>
                <w:sz w:val="24"/>
              </w:rPr>
              <w:t>三、教学难点</w:t>
            </w:r>
          </w:p>
          <w:p w:rsidR="00E3376F" w:rsidRPr="006C00EC" w:rsidRDefault="00E3376F" w:rsidP="006C00EC">
            <w:pPr>
              <w:spacing w:line="360" w:lineRule="auto"/>
              <w:ind w:firstLineChars="200" w:firstLine="480"/>
              <w:rPr>
                <w:bCs/>
                <w:sz w:val="24"/>
              </w:rPr>
            </w:pPr>
            <w:r w:rsidRPr="006C00EC">
              <w:rPr>
                <w:rFonts w:hint="eastAsia"/>
                <w:bCs/>
                <w:sz w:val="24"/>
              </w:rPr>
              <w:t>正确使用</w:t>
            </w:r>
            <w:r w:rsidRPr="006C00EC">
              <w:rPr>
                <w:bCs/>
                <w:sz w:val="24"/>
              </w:rPr>
              <w:t>Where</w:t>
            </w:r>
            <w:r w:rsidRPr="006C00EC">
              <w:rPr>
                <w:rFonts w:ascii="Cambria" w:hAnsi="Cambria"/>
                <w:bCs/>
                <w:sz w:val="24"/>
              </w:rPr>
              <w:t>’</w:t>
            </w:r>
            <w:r w:rsidRPr="006C00EC">
              <w:rPr>
                <w:bCs/>
                <w:sz w:val="24"/>
              </w:rPr>
              <w:t>s...? It</w:t>
            </w:r>
            <w:r w:rsidRPr="006C00EC">
              <w:rPr>
                <w:rFonts w:ascii="Cambria" w:hAnsi="Cambria"/>
                <w:bCs/>
                <w:sz w:val="24"/>
              </w:rPr>
              <w:t>’</w:t>
            </w:r>
            <w:r w:rsidRPr="006C00EC">
              <w:rPr>
                <w:bCs/>
                <w:sz w:val="24"/>
              </w:rPr>
              <w:t>s in the... of...</w:t>
            </w:r>
            <w:r w:rsidRPr="006C00EC">
              <w:rPr>
                <w:rFonts w:hint="eastAsia"/>
                <w:bCs/>
                <w:sz w:val="24"/>
              </w:rPr>
              <w:t>句型的用法，来询问某地的位置。</w:t>
            </w:r>
          </w:p>
        </w:tc>
      </w:tr>
      <w:tr w:rsidR="00E3376F" w:rsidRPr="009E6C3F" w:rsidTr="006C00EC">
        <w:trPr>
          <w:trHeight w:val="678"/>
        </w:trPr>
        <w:tc>
          <w:tcPr>
            <w:tcW w:w="8472" w:type="dxa"/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  <w:r w:rsidRPr="006C00EC">
              <w:rPr>
                <w:rFonts w:hAnsi="宋体" w:hint="eastAsia"/>
                <w:sz w:val="24"/>
              </w:rPr>
              <w:t>四、教学资源</w:t>
            </w:r>
          </w:p>
          <w:p w:rsidR="00E3376F" w:rsidRPr="006C00EC" w:rsidRDefault="00E3376F" w:rsidP="006C00EC">
            <w:pPr>
              <w:spacing w:line="360" w:lineRule="auto"/>
              <w:ind w:leftChars="202" w:left="849" w:hangingChars="177" w:hanging="425"/>
              <w:rPr>
                <w:bCs/>
                <w:sz w:val="24"/>
              </w:rPr>
            </w:pPr>
            <w:r w:rsidRPr="006C00EC">
              <w:rPr>
                <w:rFonts w:hint="eastAsia"/>
                <w:bCs/>
                <w:sz w:val="24"/>
              </w:rPr>
              <w:t>互动教学系统，</w:t>
            </w:r>
            <w:r w:rsidRPr="006C00EC">
              <w:rPr>
                <w:bCs/>
                <w:sz w:val="24"/>
              </w:rPr>
              <w:t>PPT</w:t>
            </w:r>
          </w:p>
        </w:tc>
      </w:tr>
    </w:tbl>
    <w:p w:rsidR="00E3376F" w:rsidRPr="009E6C3F" w:rsidRDefault="00E3376F" w:rsidP="00F136DC">
      <w:pPr>
        <w:spacing w:line="360" w:lineRule="auto"/>
        <w:rPr>
          <w:sz w:val="24"/>
        </w:rPr>
      </w:pPr>
      <w:r w:rsidRPr="009E6C3F">
        <w:rPr>
          <w:rFonts w:hAnsi="宋体" w:hint="eastAsia"/>
          <w:sz w:val="24"/>
        </w:rPr>
        <w:t>六、教学过程</w:t>
      </w:r>
    </w:p>
    <w:p w:rsidR="00E3376F" w:rsidRPr="009E6C3F" w:rsidRDefault="00E3376F" w:rsidP="00F136DC">
      <w:pPr>
        <w:spacing w:line="360" w:lineRule="auto"/>
        <w:jc w:val="left"/>
        <w:rPr>
          <w:rFonts w:hAnsi="宋体"/>
          <w:sz w:val="24"/>
        </w:rPr>
      </w:pPr>
      <w:r w:rsidRPr="009E6C3F">
        <w:rPr>
          <w:rFonts w:hAnsi="宋体" w:hint="eastAsia"/>
          <w:sz w:val="24"/>
        </w:rPr>
        <w:t>说明：教学活动具体描述包括教学任务的描述，教师的关键语言，板书呈现，教学资源的使用等。</w:t>
      </w: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566"/>
        <w:gridCol w:w="1664"/>
      </w:tblGrid>
      <w:tr w:rsidR="00E3376F" w:rsidRPr="009E6C3F" w:rsidTr="006C00EC">
        <w:trPr>
          <w:trHeight w:val="451"/>
        </w:trPr>
        <w:tc>
          <w:tcPr>
            <w:tcW w:w="1242" w:type="dxa"/>
            <w:vAlign w:val="center"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sz w:val="24"/>
              </w:rPr>
            </w:pPr>
            <w:r w:rsidRPr="006C00EC">
              <w:rPr>
                <w:rFonts w:hAnsi="宋体" w:hint="eastAsia"/>
                <w:sz w:val="24"/>
              </w:rPr>
              <w:t>教学环节</w:t>
            </w:r>
          </w:p>
        </w:tc>
        <w:tc>
          <w:tcPr>
            <w:tcW w:w="5566" w:type="dxa"/>
            <w:vAlign w:val="center"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sz w:val="24"/>
              </w:rPr>
            </w:pPr>
            <w:r w:rsidRPr="006C00EC">
              <w:rPr>
                <w:rFonts w:hAnsi="宋体" w:hint="eastAsia"/>
                <w:sz w:val="24"/>
              </w:rPr>
              <w:t>教学活动具体描述</w:t>
            </w:r>
          </w:p>
        </w:tc>
        <w:tc>
          <w:tcPr>
            <w:tcW w:w="1664" w:type="dxa"/>
            <w:vAlign w:val="center"/>
          </w:tcPr>
          <w:p w:rsidR="00E3376F" w:rsidRPr="006C00EC" w:rsidRDefault="00E3376F" w:rsidP="006C00EC">
            <w:pPr>
              <w:spacing w:line="360" w:lineRule="auto"/>
              <w:ind w:leftChars="-1" w:left="-2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二次备课</w:t>
            </w:r>
          </w:p>
        </w:tc>
      </w:tr>
      <w:tr w:rsidR="00E3376F" w:rsidRPr="009E6C3F" w:rsidTr="006C00EC">
        <w:trPr>
          <w:trHeight w:val="430"/>
        </w:trPr>
        <w:tc>
          <w:tcPr>
            <w:tcW w:w="1242" w:type="dxa"/>
            <w:vMerge w:val="restart"/>
            <w:vAlign w:val="center"/>
          </w:tcPr>
          <w:p w:rsidR="00E3376F" w:rsidRPr="006C00EC" w:rsidRDefault="00E3376F" w:rsidP="006C00EC">
            <w:pPr>
              <w:pStyle w:val="ListParagraph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sz w:val="24"/>
              </w:rPr>
            </w:pPr>
          </w:p>
          <w:p w:rsidR="00E3376F" w:rsidRPr="006C00EC" w:rsidRDefault="00E3376F" w:rsidP="006C00EC">
            <w:pPr>
              <w:spacing w:line="360" w:lineRule="auto"/>
              <w:jc w:val="center"/>
              <w:rPr>
                <w:sz w:val="24"/>
              </w:rPr>
            </w:pPr>
            <w:r w:rsidRPr="006C00EC">
              <w:rPr>
                <w:rFonts w:ascii="宋体" w:hAnsi="宋体" w:cs="宋体" w:hint="eastAsia"/>
                <w:sz w:val="24"/>
              </w:rPr>
              <w:t>热身导入</w:t>
            </w:r>
          </w:p>
        </w:tc>
        <w:tc>
          <w:tcPr>
            <w:tcW w:w="5566" w:type="dxa"/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  <w:r w:rsidRPr="006C00EC">
              <w:rPr>
                <w:sz w:val="24"/>
              </w:rPr>
              <w:t>1. Greetings.</w:t>
            </w:r>
          </w:p>
        </w:tc>
        <w:tc>
          <w:tcPr>
            <w:tcW w:w="1664" w:type="dxa"/>
          </w:tcPr>
          <w:p w:rsidR="00E3376F" w:rsidRPr="006C00EC" w:rsidRDefault="00E3376F" w:rsidP="006C00EC">
            <w:pPr>
              <w:spacing w:line="360" w:lineRule="auto"/>
              <w:rPr>
                <w:rFonts w:hAnsi="宋体"/>
                <w:kern w:val="0"/>
                <w:position w:val="1"/>
                <w:sz w:val="24"/>
              </w:rPr>
            </w:pPr>
          </w:p>
        </w:tc>
      </w:tr>
      <w:tr w:rsidR="00E3376F" w:rsidRPr="009E6C3F" w:rsidTr="006C00EC">
        <w:trPr>
          <w:trHeight w:val="430"/>
        </w:trPr>
        <w:tc>
          <w:tcPr>
            <w:tcW w:w="1242" w:type="dxa"/>
            <w:vMerge/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  <w:tc>
          <w:tcPr>
            <w:tcW w:w="5566" w:type="dxa"/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  <w:r w:rsidRPr="006C00EC">
              <w:rPr>
                <w:sz w:val="24"/>
              </w:rPr>
              <w:t xml:space="preserve">2. Chant together. </w:t>
            </w:r>
            <w:r w:rsidRPr="006C00EC">
              <w:rPr>
                <w:rFonts w:hint="eastAsia"/>
                <w:sz w:val="24"/>
              </w:rPr>
              <w:t>课本</w:t>
            </w:r>
            <w:r w:rsidRPr="006C00EC">
              <w:rPr>
                <w:sz w:val="24"/>
              </w:rPr>
              <w:t>48</w:t>
            </w:r>
            <w:r w:rsidRPr="006C00EC">
              <w:rPr>
                <w:rFonts w:hint="eastAsia"/>
                <w:sz w:val="24"/>
              </w:rPr>
              <w:t>页活动</w:t>
            </w:r>
            <w:r w:rsidRPr="006C00EC">
              <w:rPr>
                <w:sz w:val="24"/>
              </w:rPr>
              <w:t>4</w:t>
            </w:r>
            <w:r w:rsidRPr="006C00EC">
              <w:rPr>
                <w:rFonts w:hint="eastAsia"/>
                <w:sz w:val="24"/>
              </w:rPr>
              <w:t>的内容。</w:t>
            </w:r>
          </w:p>
        </w:tc>
        <w:tc>
          <w:tcPr>
            <w:tcW w:w="1664" w:type="dxa"/>
          </w:tcPr>
          <w:p w:rsidR="00E3376F" w:rsidRPr="006C00EC" w:rsidRDefault="00E3376F" w:rsidP="006C00EC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E3376F" w:rsidRPr="009E6C3F" w:rsidTr="006C00EC">
        <w:trPr>
          <w:trHeight w:val="430"/>
        </w:trPr>
        <w:tc>
          <w:tcPr>
            <w:tcW w:w="1242" w:type="dxa"/>
            <w:vMerge/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  <w:tc>
          <w:tcPr>
            <w:tcW w:w="5566" w:type="dxa"/>
          </w:tcPr>
          <w:p w:rsidR="00E3376F" w:rsidRPr="006C00EC" w:rsidRDefault="00E3376F" w:rsidP="006C00EC">
            <w:pPr>
              <w:spacing w:line="360" w:lineRule="auto"/>
              <w:rPr>
                <w:rFonts w:ascii="宋体" w:cs="宋体"/>
                <w:sz w:val="24"/>
              </w:rPr>
            </w:pPr>
            <w:r w:rsidRPr="006C00EC">
              <w:rPr>
                <w:rFonts w:ascii="宋体" w:hAnsi="宋体" w:cs="宋体" w:hint="eastAsia"/>
                <w:sz w:val="24"/>
              </w:rPr>
              <w:t>【设计意图】利用唱歌创设出轻松的课堂气氛，同时可以复习第一模块学习的内容。</w:t>
            </w:r>
            <w:r w:rsidRPr="006C00EC">
              <w:rPr>
                <w:rFonts w:ascii="宋体" w:hAnsi="宋体" w:cs="宋体"/>
                <w:sz w:val="24"/>
              </w:rPr>
              <w:t xml:space="preserve"> </w:t>
            </w:r>
          </w:p>
        </w:tc>
        <w:tc>
          <w:tcPr>
            <w:tcW w:w="1664" w:type="dxa"/>
          </w:tcPr>
          <w:p w:rsidR="00E3376F" w:rsidRPr="006C00EC" w:rsidRDefault="00E3376F" w:rsidP="006C00EC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E3376F" w:rsidRPr="009E6C3F" w:rsidTr="006C00EC">
        <w:trPr>
          <w:trHeight w:val="915"/>
        </w:trPr>
        <w:tc>
          <w:tcPr>
            <w:tcW w:w="1242" w:type="dxa"/>
            <w:vMerge w:val="restart"/>
            <w:vAlign w:val="center"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sz w:val="24"/>
              </w:rPr>
            </w:pPr>
            <w:r w:rsidRPr="006C00EC">
              <w:rPr>
                <w:rFonts w:hAnsi="宋体" w:hint="eastAsia"/>
                <w:sz w:val="24"/>
              </w:rPr>
              <w:t>（二）</w:t>
            </w:r>
          </w:p>
          <w:p w:rsidR="00E3376F" w:rsidRPr="006C00EC" w:rsidRDefault="00E3376F" w:rsidP="006C00EC">
            <w:pPr>
              <w:spacing w:line="360" w:lineRule="auto"/>
              <w:jc w:val="center"/>
              <w:rPr>
                <w:sz w:val="24"/>
              </w:rPr>
            </w:pPr>
            <w:r w:rsidRPr="006C00EC">
              <w:rPr>
                <w:rFonts w:hAnsi="宋体" w:hint="eastAsia"/>
                <w:sz w:val="24"/>
              </w:rPr>
              <w:t>新知呈现</w:t>
            </w:r>
          </w:p>
        </w:tc>
        <w:tc>
          <w:tcPr>
            <w:tcW w:w="5566" w:type="dxa"/>
            <w:tcBorders>
              <w:bottom w:val="single" w:sz="4" w:space="0" w:color="auto"/>
            </w:tcBorders>
          </w:tcPr>
          <w:p w:rsidR="00E3376F" w:rsidRPr="006C00EC" w:rsidRDefault="00E3376F" w:rsidP="006C00EC">
            <w:pPr>
              <w:pStyle w:val="1"/>
              <w:spacing w:line="360" w:lineRule="auto"/>
              <w:ind w:firstLineChars="0" w:firstLine="0"/>
              <w:rPr>
                <w:rFonts w:hAnsi="宋体"/>
                <w:sz w:val="24"/>
              </w:rPr>
            </w:pPr>
            <w:r w:rsidRPr="006C00EC">
              <w:rPr>
                <w:rFonts w:eastAsia="Times New Roman" w:hAnsi="宋体"/>
                <w:sz w:val="24"/>
              </w:rPr>
              <w:t>1.</w:t>
            </w:r>
            <w:r w:rsidRPr="006C00EC">
              <w:rPr>
                <w:rFonts w:hAnsi="宋体"/>
                <w:sz w:val="24"/>
              </w:rPr>
              <w:t xml:space="preserve"> </w:t>
            </w:r>
            <w:r w:rsidRPr="006C00EC">
              <w:rPr>
                <w:rFonts w:ascii="宋体" w:hAnsi="宋体" w:cs="宋体" w:hint="eastAsia"/>
                <w:sz w:val="24"/>
              </w:rPr>
              <w:t>出示三张图片，让电脑博士做出动作。</w:t>
            </w:r>
            <w:r w:rsidRPr="006C00EC">
              <w:rPr>
                <w:rFonts w:eastAsia="Times New Roman" w:hAnsi="宋体"/>
                <w:sz w:val="24"/>
              </w:rPr>
              <w:t xml:space="preserve"> </w:t>
            </w:r>
          </w:p>
          <w:p w:rsidR="00E3376F" w:rsidRPr="006C00EC" w:rsidRDefault="00E3376F" w:rsidP="006C00EC">
            <w:pPr>
              <w:pStyle w:val="1"/>
              <w:spacing w:line="360" w:lineRule="auto"/>
              <w:ind w:firstLine="480"/>
              <w:rPr>
                <w:rFonts w:hAnsi="宋体"/>
                <w:sz w:val="24"/>
              </w:rPr>
            </w:pPr>
            <w:r w:rsidRPr="006C00EC">
              <w:rPr>
                <w:rFonts w:eastAsia="Times New Roman" w:hAnsi="宋体"/>
                <w:sz w:val="24"/>
              </w:rPr>
              <w:t xml:space="preserve">  Point to the bed.</w:t>
            </w:r>
            <w:r w:rsidRPr="006C00EC">
              <w:rPr>
                <w:rFonts w:hAnsi="宋体"/>
                <w:sz w:val="24"/>
              </w:rPr>
              <w:t xml:space="preserve"> </w:t>
            </w:r>
            <w:r w:rsidRPr="006C00EC">
              <w:rPr>
                <w:rFonts w:ascii="宋体" w:hAnsi="宋体" w:cs="宋体" w:hint="eastAsia"/>
                <w:sz w:val="24"/>
              </w:rPr>
              <w:t>通过几幅图片让学生总结出</w:t>
            </w:r>
            <w:r w:rsidRPr="006C00EC">
              <w:rPr>
                <w:rFonts w:eastAsia="Times New Roman" w:hAnsi="宋体"/>
                <w:sz w:val="24"/>
              </w:rPr>
              <w:t>point</w:t>
            </w:r>
            <w:r w:rsidRPr="006C00EC">
              <w:rPr>
                <w:rFonts w:ascii="宋体" w:hAnsi="宋体" w:cs="宋体" w:hint="eastAsia"/>
                <w:sz w:val="24"/>
              </w:rPr>
              <w:t>的含义。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  <w:tr w:rsidR="00E3376F" w:rsidRPr="009E6C3F" w:rsidTr="006C00EC">
        <w:trPr>
          <w:trHeight w:val="768"/>
        </w:trPr>
        <w:tc>
          <w:tcPr>
            <w:tcW w:w="1242" w:type="dxa"/>
            <w:vMerge/>
            <w:vAlign w:val="center"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bottom w:val="single" w:sz="4" w:space="0" w:color="auto"/>
            </w:tcBorders>
          </w:tcPr>
          <w:p w:rsidR="00E3376F" w:rsidRPr="00AA2321" w:rsidRDefault="00E3376F" w:rsidP="00AA2321">
            <w:pPr>
              <w:pStyle w:val="1"/>
              <w:spacing w:line="360" w:lineRule="auto"/>
              <w:ind w:firstLineChars="0" w:firstLine="0"/>
              <w:rPr>
                <w:rFonts w:ascii="宋体" w:cs="宋体"/>
                <w:sz w:val="24"/>
              </w:rPr>
            </w:pPr>
            <w:r w:rsidRPr="006C00EC">
              <w:rPr>
                <w:rFonts w:eastAsia="Times New Roman" w:hAnsi="宋体"/>
                <w:sz w:val="24"/>
              </w:rPr>
              <w:t>2. Play a game.</w:t>
            </w:r>
            <w:r w:rsidRPr="006C00EC">
              <w:rPr>
                <w:rFonts w:ascii="宋体" w:hAnsi="宋体" w:cs="宋体" w:hint="eastAsia"/>
                <w:sz w:val="24"/>
              </w:rPr>
              <w:t>活动描述，小兔子指向某一方向，学生说相反的方向的英文。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  <w:tr w:rsidR="00E3376F" w:rsidRPr="009E6C3F" w:rsidTr="006C00EC">
        <w:trPr>
          <w:trHeight w:val="1140"/>
        </w:trPr>
        <w:tc>
          <w:tcPr>
            <w:tcW w:w="1242" w:type="dxa"/>
            <w:vMerge/>
            <w:vAlign w:val="center"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bottom w:val="single" w:sz="4" w:space="0" w:color="auto"/>
            </w:tcBorders>
          </w:tcPr>
          <w:p w:rsidR="00E3376F" w:rsidRPr="00AA2321" w:rsidRDefault="00E3376F" w:rsidP="00AA2321">
            <w:pPr>
              <w:pStyle w:val="1"/>
              <w:spacing w:line="360" w:lineRule="auto"/>
              <w:ind w:firstLineChars="0" w:firstLine="0"/>
              <w:rPr>
                <w:rFonts w:ascii="宋体" w:cs="宋体"/>
                <w:sz w:val="24"/>
              </w:rPr>
            </w:pPr>
            <w:r w:rsidRPr="006C00EC">
              <w:rPr>
                <w:rFonts w:hAnsi="宋体" w:hint="eastAsia"/>
                <w:sz w:val="24"/>
              </w:rPr>
              <w:t>【</w:t>
            </w:r>
            <w:r w:rsidRPr="006C00EC">
              <w:rPr>
                <w:rFonts w:ascii="宋体" w:hAnsi="宋体" w:cs="宋体" w:hint="eastAsia"/>
                <w:sz w:val="24"/>
              </w:rPr>
              <w:t>设计意图】通过挑战这样的反应游戏让同学们集中注意力，同时增加课堂趣味性，复习上节课中的重点。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  <w:tr w:rsidR="00E3376F" w:rsidRPr="009E6C3F" w:rsidTr="006C00EC">
        <w:trPr>
          <w:trHeight w:val="315"/>
        </w:trPr>
        <w:tc>
          <w:tcPr>
            <w:tcW w:w="1242" w:type="dxa"/>
            <w:vMerge/>
            <w:vAlign w:val="center"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bottom w:val="single" w:sz="4" w:space="0" w:color="auto"/>
            </w:tcBorders>
          </w:tcPr>
          <w:p w:rsidR="00E3376F" w:rsidRPr="006C00EC" w:rsidRDefault="00E3376F" w:rsidP="006C00EC">
            <w:pPr>
              <w:pStyle w:val="1"/>
              <w:spacing w:line="360" w:lineRule="auto"/>
              <w:ind w:firstLineChars="0" w:firstLine="0"/>
              <w:rPr>
                <w:rFonts w:hAnsi="宋体"/>
                <w:sz w:val="24"/>
              </w:rPr>
            </w:pPr>
            <w:r w:rsidRPr="006C00EC">
              <w:rPr>
                <w:rFonts w:eastAsia="Times New Roman" w:hAnsi="宋体"/>
                <w:sz w:val="24"/>
              </w:rPr>
              <w:t>3.</w:t>
            </w:r>
            <w:r w:rsidRPr="006C00EC">
              <w:rPr>
                <w:rFonts w:hAnsi="宋体"/>
                <w:sz w:val="24"/>
              </w:rPr>
              <w:t xml:space="preserve"> </w:t>
            </w:r>
            <w:r w:rsidRPr="006C00EC">
              <w:rPr>
                <w:rFonts w:ascii="宋体" w:hAnsi="宋体" w:cs="宋体" w:hint="eastAsia"/>
                <w:sz w:val="24"/>
              </w:rPr>
              <w:t>跟读活动</w:t>
            </w:r>
            <w:r w:rsidRPr="006C00EC">
              <w:rPr>
                <w:rFonts w:eastAsia="Times New Roman" w:hAnsi="宋体"/>
                <w:sz w:val="24"/>
              </w:rPr>
              <w:t>1</w:t>
            </w:r>
            <w:r w:rsidRPr="006C00EC">
              <w:rPr>
                <w:rFonts w:ascii="宋体" w:hAnsi="宋体" w:cs="宋体" w:hint="eastAsia"/>
                <w:sz w:val="24"/>
              </w:rPr>
              <w:t>的动画</w:t>
            </w:r>
            <w:r w:rsidRPr="006C00EC">
              <w:rPr>
                <w:rFonts w:eastAsia="Times New Roman" w:hAnsi="宋体"/>
                <w:sz w:val="24"/>
              </w:rPr>
              <w:t xml:space="preserve"> 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  <w:tr w:rsidR="00E3376F" w:rsidRPr="009E6C3F" w:rsidTr="006C00EC">
        <w:trPr>
          <w:trHeight w:val="1237"/>
        </w:trPr>
        <w:tc>
          <w:tcPr>
            <w:tcW w:w="1242" w:type="dxa"/>
            <w:vMerge/>
            <w:vAlign w:val="center"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E3376F" w:rsidRPr="006C00EC" w:rsidRDefault="00E3376F" w:rsidP="006C00EC">
            <w:pPr>
              <w:pStyle w:val="1"/>
              <w:spacing w:line="360" w:lineRule="auto"/>
              <w:ind w:firstLineChars="0" w:firstLine="0"/>
              <w:rPr>
                <w:rFonts w:hAnsi="宋体"/>
                <w:sz w:val="24"/>
              </w:rPr>
            </w:pPr>
            <w:r w:rsidRPr="006C00EC">
              <w:rPr>
                <w:rFonts w:eastAsia="-??M" w:hAnsi="宋体"/>
                <w:sz w:val="24"/>
              </w:rPr>
              <w:t xml:space="preserve">4. </w:t>
            </w:r>
            <w:r w:rsidRPr="006C00EC">
              <w:rPr>
                <w:rFonts w:ascii="宋体" w:hAnsi="宋体" w:cs="宋体" w:hint="eastAsia"/>
                <w:sz w:val="24"/>
              </w:rPr>
              <w:t>通过大公鸡来引入中国地图。让学生在图片提示下了解</w:t>
            </w:r>
            <w:r w:rsidRPr="006C00EC">
              <w:rPr>
                <w:rFonts w:eastAsia="-??M" w:hAnsi="宋体"/>
                <w:sz w:val="24"/>
              </w:rPr>
              <w:t>map</w:t>
            </w:r>
            <w:r w:rsidRPr="006C00EC">
              <w:rPr>
                <w:rFonts w:ascii="宋体" w:hAnsi="宋体" w:cs="宋体" w:hint="eastAsia"/>
                <w:sz w:val="24"/>
              </w:rPr>
              <w:t>的含义。让学生在</w:t>
            </w:r>
            <w:r w:rsidRPr="006C00EC">
              <w:rPr>
                <w:rFonts w:eastAsia="-??M" w:hAnsi="宋体"/>
                <w:sz w:val="24"/>
              </w:rPr>
              <w:t>30</w:t>
            </w:r>
            <w:r w:rsidRPr="006C00EC">
              <w:rPr>
                <w:rFonts w:ascii="宋体" w:hAnsi="宋体" w:cs="宋体" w:hint="eastAsia"/>
                <w:sz w:val="24"/>
              </w:rPr>
              <w:t>秒内画出中国地图的轮廓。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  <w:tr w:rsidR="00E3376F" w:rsidRPr="009E6C3F" w:rsidTr="006C00EC">
        <w:trPr>
          <w:trHeight w:val="430"/>
        </w:trPr>
        <w:tc>
          <w:tcPr>
            <w:tcW w:w="1242" w:type="dxa"/>
            <w:vMerge/>
            <w:vAlign w:val="center"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</w:tcPr>
          <w:p w:rsidR="00E3376F" w:rsidRPr="006C00EC" w:rsidRDefault="00E3376F" w:rsidP="006C00EC">
            <w:pPr>
              <w:pStyle w:val="1"/>
              <w:spacing w:line="360" w:lineRule="auto"/>
              <w:ind w:firstLineChars="0" w:firstLine="0"/>
              <w:rPr>
                <w:sz w:val="24"/>
              </w:rPr>
            </w:pPr>
            <w:r w:rsidRPr="006C00EC">
              <w:rPr>
                <w:rFonts w:hAnsi="宋体" w:hint="eastAsia"/>
                <w:bCs/>
                <w:sz w:val="24"/>
              </w:rPr>
              <w:t>【设计意图】让学生绘制中国地图，使学生加深对祖国的认识，并通过多样化的活动使课程充满乐趣。并为下个环节的听力做铺垫。</w:t>
            </w:r>
          </w:p>
        </w:tc>
        <w:tc>
          <w:tcPr>
            <w:tcW w:w="1664" w:type="dxa"/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  <w:tr w:rsidR="00E3376F" w:rsidRPr="009E6C3F" w:rsidTr="006C00EC">
        <w:trPr>
          <w:trHeight w:val="1368"/>
        </w:trPr>
        <w:tc>
          <w:tcPr>
            <w:tcW w:w="1242" w:type="dxa"/>
            <w:vMerge w:val="restart"/>
            <w:vAlign w:val="center"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sz w:val="24"/>
              </w:rPr>
            </w:pPr>
            <w:r w:rsidRPr="006C00EC">
              <w:rPr>
                <w:rFonts w:hAnsi="宋体" w:hint="eastAsia"/>
                <w:sz w:val="24"/>
              </w:rPr>
              <w:t>（三）</w:t>
            </w:r>
          </w:p>
          <w:p w:rsidR="00E3376F" w:rsidRPr="006C00EC" w:rsidRDefault="00E3376F" w:rsidP="006C00EC">
            <w:pPr>
              <w:spacing w:line="360" w:lineRule="auto"/>
              <w:jc w:val="center"/>
              <w:rPr>
                <w:sz w:val="24"/>
              </w:rPr>
            </w:pPr>
            <w:r w:rsidRPr="006C00EC">
              <w:rPr>
                <w:rFonts w:hAnsi="宋体" w:hint="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  <w:bottom w:val="single" w:sz="4" w:space="0" w:color="auto"/>
            </w:tcBorders>
          </w:tcPr>
          <w:p w:rsidR="00E3376F" w:rsidRPr="006C00EC" w:rsidRDefault="00E3376F" w:rsidP="006C00EC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 w:rsidRPr="006C00EC">
              <w:rPr>
                <w:rFonts w:eastAsia="-??M"/>
                <w:sz w:val="24"/>
              </w:rPr>
              <w:t>1. Listen and draw.</w:t>
            </w:r>
          </w:p>
          <w:p w:rsidR="00E3376F" w:rsidRPr="006C00EC" w:rsidRDefault="00E3376F" w:rsidP="006C00EC">
            <w:pPr>
              <w:pStyle w:val="1"/>
              <w:spacing w:line="360" w:lineRule="auto"/>
              <w:ind w:left="34" w:hangingChars="14" w:hanging="34"/>
              <w:rPr>
                <w:sz w:val="24"/>
              </w:rPr>
            </w:pPr>
            <w:r w:rsidRPr="006C00EC">
              <w:rPr>
                <w:rFonts w:ascii="宋体" w:hAnsi="宋体" w:cs="宋体" w:hint="eastAsia"/>
                <w:sz w:val="24"/>
              </w:rPr>
              <w:t>听活动</w:t>
            </w:r>
            <w:r w:rsidRPr="006C00EC">
              <w:rPr>
                <w:rFonts w:eastAsia="-??M"/>
                <w:sz w:val="24"/>
              </w:rPr>
              <w:t>2</w:t>
            </w:r>
            <w:r w:rsidRPr="006C00EC">
              <w:rPr>
                <w:rFonts w:ascii="宋体" w:hAnsi="宋体" w:cs="宋体" w:hint="eastAsia"/>
                <w:sz w:val="24"/>
              </w:rPr>
              <w:t>的听力，让学生在绘制的中国地图上画出四个城市的大致位置。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  <w:tr w:rsidR="00E3376F" w:rsidRPr="009E6C3F" w:rsidTr="006C00EC">
        <w:trPr>
          <w:trHeight w:val="1425"/>
        </w:trPr>
        <w:tc>
          <w:tcPr>
            <w:tcW w:w="1242" w:type="dxa"/>
            <w:vMerge/>
            <w:vAlign w:val="center"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E3376F" w:rsidRPr="00AA2321" w:rsidRDefault="00E3376F" w:rsidP="00AA2321">
            <w:pPr>
              <w:pStyle w:val="1"/>
              <w:spacing w:line="360" w:lineRule="auto"/>
              <w:ind w:left="34" w:hangingChars="14" w:hanging="34"/>
              <w:rPr>
                <w:sz w:val="24"/>
              </w:rPr>
            </w:pPr>
            <w:r w:rsidRPr="006C00EC">
              <w:rPr>
                <w:rFonts w:ascii="宋体" w:hAnsi="宋体" w:cs="宋体" w:hint="eastAsia"/>
                <w:sz w:val="24"/>
              </w:rPr>
              <w:t>【设计意图】锻炼学生听力能力，对课文内容有更直观的印象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  <w:tr w:rsidR="00E3376F" w:rsidRPr="009E6C3F" w:rsidTr="006C00EC">
        <w:trPr>
          <w:trHeight w:val="912"/>
        </w:trPr>
        <w:tc>
          <w:tcPr>
            <w:tcW w:w="1242" w:type="dxa"/>
            <w:vMerge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E3376F" w:rsidRPr="006C00EC" w:rsidRDefault="00E3376F" w:rsidP="006C00EC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 w:rsidRPr="006C00EC">
              <w:rPr>
                <w:rFonts w:eastAsia="-??M"/>
                <w:sz w:val="24"/>
              </w:rPr>
              <w:t>2. Watch the video.</w:t>
            </w:r>
            <w:r w:rsidRPr="006C00EC">
              <w:rPr>
                <w:rFonts w:ascii="宋体" w:hAnsi="宋体" w:cs="宋体" w:hint="eastAsia"/>
                <w:sz w:val="24"/>
              </w:rPr>
              <w:t>回答问题。</w:t>
            </w:r>
          </w:p>
          <w:p w:rsidR="00E3376F" w:rsidRPr="006C00EC" w:rsidRDefault="00E3376F" w:rsidP="006C00EC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6C00EC">
                  <w:rPr>
                    <w:rFonts w:eastAsia="-??M"/>
                    <w:sz w:val="24"/>
                  </w:rPr>
                  <w:t>Beijing</w:t>
                </w:r>
              </w:smartTag>
            </w:smartTag>
            <w:r w:rsidRPr="006C00EC">
              <w:rPr>
                <w:rFonts w:eastAsia="-??M"/>
                <w:sz w:val="24"/>
              </w:rPr>
              <w:t xml:space="preserve"> is the _______.</w:t>
            </w:r>
          </w:p>
          <w:p w:rsidR="00E3376F" w:rsidRPr="006C00EC" w:rsidRDefault="00E3376F" w:rsidP="006C00EC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smartTag w:uri="urn:schemas-microsoft-com:office:smarttags" w:element="City">
              <w:r w:rsidRPr="006C00EC">
                <w:rPr>
                  <w:rFonts w:eastAsia="-??M"/>
                  <w:sz w:val="24"/>
                </w:rPr>
                <w:t>Beijing</w:t>
              </w:r>
            </w:smartTag>
            <w:r w:rsidRPr="006C00EC">
              <w:rPr>
                <w:rFonts w:eastAsia="-??M"/>
                <w:sz w:val="24"/>
              </w:rPr>
              <w:t xml:space="preserve"> is in the _____ of </w:t>
            </w:r>
            <w:smartTag w:uri="urn:schemas-microsoft-com:office:smarttags" w:element="place">
              <w:smartTag w:uri="urn:schemas-microsoft-com:office:smarttags" w:element="country-region">
                <w:r w:rsidRPr="006C00EC">
                  <w:rPr>
                    <w:rFonts w:eastAsia="-??M"/>
                    <w:sz w:val="24"/>
                  </w:rPr>
                  <w:t>China</w:t>
                </w:r>
              </w:smartTag>
            </w:smartTag>
            <w:r w:rsidRPr="006C00EC">
              <w:rPr>
                <w:rFonts w:eastAsia="-??M"/>
                <w:sz w:val="24"/>
              </w:rPr>
              <w:t>.</w:t>
            </w:r>
          </w:p>
          <w:p w:rsidR="00E3376F" w:rsidRPr="006C00EC" w:rsidRDefault="00E3376F" w:rsidP="006C00EC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smartTag w:uri="urn:schemas-microsoft-com:office:smarttags" w:element="City">
              <w:r w:rsidRPr="006C00EC">
                <w:rPr>
                  <w:rFonts w:eastAsia="-??M"/>
                  <w:sz w:val="24"/>
                </w:rPr>
                <w:t>Suzhou</w:t>
              </w:r>
            </w:smartTag>
            <w:r w:rsidRPr="006C00EC">
              <w:rPr>
                <w:rFonts w:eastAsia="-??M"/>
                <w:sz w:val="24"/>
              </w:rPr>
              <w:t xml:space="preserve"> is in the _____ of </w:t>
            </w:r>
            <w:smartTag w:uri="urn:schemas-microsoft-com:office:smarttags" w:element="place">
              <w:smartTag w:uri="urn:schemas-microsoft-com:office:smarttags" w:element="country-region">
                <w:r w:rsidRPr="006C00EC">
                  <w:rPr>
                    <w:rFonts w:eastAsia="-??M"/>
                    <w:sz w:val="24"/>
                  </w:rPr>
                  <w:t>China</w:t>
                </w:r>
              </w:smartTag>
            </w:smartTag>
            <w:r w:rsidRPr="006C00EC">
              <w:rPr>
                <w:rFonts w:eastAsia="-??M"/>
                <w:sz w:val="24"/>
              </w:rPr>
              <w:t>.</w:t>
            </w:r>
          </w:p>
          <w:p w:rsidR="00E3376F" w:rsidRPr="006C00EC" w:rsidRDefault="00E3376F" w:rsidP="006C00EC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smartTag w:uri="urn:schemas-microsoft-com:office:smarttags" w:element="City">
              <w:r w:rsidRPr="006C00EC">
                <w:rPr>
                  <w:rFonts w:eastAsia="-??M"/>
                  <w:sz w:val="24"/>
                </w:rPr>
                <w:t>Lhasa</w:t>
              </w:r>
            </w:smartTag>
            <w:r w:rsidRPr="006C00EC">
              <w:rPr>
                <w:rFonts w:eastAsia="-??M"/>
                <w:sz w:val="24"/>
              </w:rPr>
              <w:t xml:space="preserve"> is in the ________ of </w:t>
            </w:r>
            <w:smartTag w:uri="urn:schemas-microsoft-com:office:smarttags" w:element="place">
              <w:smartTag w:uri="urn:schemas-microsoft-com:office:smarttags" w:element="country-region">
                <w:r w:rsidRPr="006C00EC">
                  <w:rPr>
                    <w:rFonts w:eastAsia="-??M"/>
                    <w:sz w:val="24"/>
                  </w:rPr>
                  <w:t>China</w:t>
                </w:r>
              </w:smartTag>
            </w:smartTag>
            <w:r w:rsidRPr="006C00EC">
              <w:rPr>
                <w:rFonts w:eastAsia="-??M"/>
                <w:sz w:val="24"/>
              </w:rPr>
              <w:t>.</w:t>
            </w:r>
          </w:p>
          <w:p w:rsidR="00E3376F" w:rsidRPr="00AA2321" w:rsidRDefault="00E3376F" w:rsidP="00AA2321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smartTag w:uri="urn:schemas-microsoft-com:office:smarttags" w:element="City">
              <w:r w:rsidRPr="006C00EC">
                <w:rPr>
                  <w:rFonts w:eastAsia="-??M"/>
                  <w:sz w:val="24"/>
                </w:rPr>
                <w:t>Guangzhou</w:t>
              </w:r>
            </w:smartTag>
            <w:r w:rsidRPr="006C00EC">
              <w:rPr>
                <w:rFonts w:eastAsia="-??M"/>
                <w:sz w:val="24"/>
              </w:rPr>
              <w:t xml:space="preserve"> is in the _______ of </w:t>
            </w:r>
            <w:smartTag w:uri="urn:schemas-microsoft-com:office:smarttags" w:element="place">
              <w:smartTag w:uri="urn:schemas-microsoft-com:office:smarttags" w:element="country-region">
                <w:r w:rsidRPr="006C00EC">
                  <w:rPr>
                    <w:rFonts w:eastAsia="-??M"/>
                    <w:sz w:val="24"/>
                  </w:rPr>
                  <w:t>China</w:t>
                </w:r>
              </w:smartTag>
            </w:smartTag>
            <w:r w:rsidRPr="006C00EC">
              <w:rPr>
                <w:rFonts w:eastAsia="-??M"/>
                <w:sz w:val="24"/>
              </w:rPr>
              <w:t xml:space="preserve">. 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  <w:tr w:rsidR="00E3376F" w:rsidRPr="009E6C3F" w:rsidTr="00F9355F">
        <w:trPr>
          <w:trHeight w:val="940"/>
        </w:trPr>
        <w:tc>
          <w:tcPr>
            <w:tcW w:w="1242" w:type="dxa"/>
            <w:vMerge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7230" w:type="dxa"/>
            <w:gridSpan w:val="2"/>
            <w:tcBorders>
              <w:top w:val="single" w:sz="4" w:space="0" w:color="auto"/>
            </w:tcBorders>
          </w:tcPr>
          <w:p w:rsidR="00E3376F" w:rsidRDefault="00E3376F" w:rsidP="00AA2321">
            <w:pPr>
              <w:pStyle w:val="1"/>
              <w:spacing w:line="360" w:lineRule="auto"/>
              <w:ind w:left="277" w:hangingChars="132" w:hanging="277"/>
            </w:pPr>
            <w:r w:rsidRPr="006C00EC">
              <w:rPr>
                <w:rFonts w:eastAsia="-??M"/>
              </w:rPr>
              <w:t xml:space="preserve">3. </w:t>
            </w:r>
            <w:r w:rsidRPr="006C00EC">
              <w:rPr>
                <w:rFonts w:hint="eastAsia"/>
              </w:rPr>
              <w:t>学生跟读动画，自读并给动画配音。</w:t>
            </w:r>
          </w:p>
          <w:p w:rsidR="00E3376F" w:rsidRPr="00AA2321" w:rsidRDefault="00E3376F" w:rsidP="00AA2321">
            <w:pPr>
              <w:pStyle w:val="1"/>
              <w:spacing w:line="360" w:lineRule="auto"/>
              <w:ind w:left="317" w:hangingChars="132" w:hanging="317"/>
              <w:rPr>
                <w:sz w:val="24"/>
              </w:rPr>
            </w:pPr>
            <w:r w:rsidRPr="006C00EC">
              <w:rPr>
                <w:rFonts w:eastAsia="-??M"/>
                <w:sz w:val="24"/>
              </w:rPr>
              <w:t xml:space="preserve">4. </w:t>
            </w:r>
            <w:r w:rsidRPr="006C00EC">
              <w:rPr>
                <w:rFonts w:ascii="宋体" w:hAnsi="宋体" w:cs="宋体" w:hint="eastAsia"/>
                <w:sz w:val="24"/>
              </w:rPr>
              <w:t>通过图片的逐步呈现，尝试背诵课文。</w:t>
            </w:r>
          </w:p>
        </w:tc>
      </w:tr>
      <w:tr w:rsidR="00E3376F" w:rsidRPr="009E6C3F" w:rsidTr="00BC7DBC">
        <w:trPr>
          <w:trHeight w:val="261"/>
        </w:trPr>
        <w:tc>
          <w:tcPr>
            <w:tcW w:w="8472" w:type="dxa"/>
            <w:gridSpan w:val="3"/>
          </w:tcPr>
          <w:p w:rsidR="00E3376F" w:rsidRPr="00176248" w:rsidRDefault="00E3376F" w:rsidP="001E0E6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76248">
              <w:rPr>
                <w:b/>
                <w:bCs/>
                <w:sz w:val="28"/>
                <w:szCs w:val="28"/>
              </w:rPr>
              <w:t xml:space="preserve">M8U2 It’s in the north of </w:t>
            </w:r>
            <w:smartTag w:uri="urn:schemas-microsoft-com:office:smarttags" w:element="place">
              <w:smartTag w:uri="urn:schemas-microsoft-com:office:smarttags" w:element="country-region">
                <w:r w:rsidRPr="00176248">
                  <w:rPr>
                    <w:b/>
                    <w:bCs/>
                    <w:sz w:val="28"/>
                    <w:szCs w:val="28"/>
                  </w:rPr>
                  <w:t>China</w:t>
                </w:r>
              </w:smartTag>
            </w:smartTag>
            <w:r w:rsidRPr="00176248">
              <w:rPr>
                <w:b/>
                <w:bCs/>
                <w:sz w:val="28"/>
                <w:szCs w:val="28"/>
              </w:rPr>
              <w:t>.</w:t>
            </w:r>
            <w:r w:rsidRPr="0017624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176248">
              <w:rPr>
                <w:b/>
                <w:sz w:val="28"/>
                <w:szCs w:val="28"/>
              </w:rPr>
              <w:t xml:space="preserve">Lesson </w:t>
            </w:r>
            <w:r>
              <w:rPr>
                <w:b/>
                <w:sz w:val="28"/>
                <w:szCs w:val="28"/>
              </w:rPr>
              <w:t>2</w:t>
            </w:r>
          </w:p>
          <w:p w:rsidR="00E3376F" w:rsidRPr="006C00EC" w:rsidRDefault="00E3376F" w:rsidP="001E0E6B">
            <w:pPr>
              <w:spacing w:line="360" w:lineRule="auto"/>
              <w:rPr>
                <w:sz w:val="24"/>
              </w:rPr>
            </w:pPr>
            <w:r w:rsidRPr="0020674A">
              <w:rPr>
                <w:rFonts w:hint="eastAsia"/>
                <w:b/>
                <w:sz w:val="24"/>
              </w:rPr>
              <w:t>主备人：</w:t>
            </w:r>
            <w:r w:rsidRPr="0020674A">
              <w:rPr>
                <w:b/>
                <w:sz w:val="24"/>
              </w:rPr>
              <w:t xml:space="preserve">                           </w:t>
            </w:r>
            <w:r w:rsidRPr="0020674A">
              <w:rPr>
                <w:rFonts w:hint="eastAsia"/>
                <w:b/>
                <w:sz w:val="24"/>
              </w:rPr>
              <w:t>使用人</w:t>
            </w:r>
          </w:p>
        </w:tc>
      </w:tr>
      <w:tr w:rsidR="00E3376F" w:rsidRPr="009E6C3F" w:rsidTr="006C00EC">
        <w:trPr>
          <w:trHeight w:val="132"/>
        </w:trPr>
        <w:tc>
          <w:tcPr>
            <w:tcW w:w="1242" w:type="dxa"/>
            <w:vMerge w:val="restart"/>
            <w:vAlign w:val="center"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sz w:val="24"/>
              </w:rPr>
            </w:pPr>
            <w:r w:rsidRPr="006C00EC">
              <w:rPr>
                <w:rFonts w:hAnsi="宋体" w:hint="eastAsia"/>
                <w:sz w:val="24"/>
              </w:rPr>
              <w:t>（四）</w:t>
            </w:r>
          </w:p>
          <w:p w:rsidR="00E3376F" w:rsidRPr="006C00EC" w:rsidRDefault="00E3376F" w:rsidP="006C00EC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 w:rsidRPr="006C00EC">
              <w:rPr>
                <w:rFonts w:hAnsi="宋体" w:hint="eastAsia"/>
                <w:sz w:val="24"/>
              </w:rPr>
              <w:t>拓展运用</w:t>
            </w:r>
          </w:p>
          <w:p w:rsidR="00E3376F" w:rsidRPr="006C00EC" w:rsidRDefault="00E3376F" w:rsidP="006C00E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566" w:type="dxa"/>
          </w:tcPr>
          <w:p w:rsidR="00E3376F" w:rsidRPr="006C00EC" w:rsidRDefault="00E3376F" w:rsidP="006C00EC">
            <w:pPr>
              <w:spacing w:line="360" w:lineRule="auto"/>
              <w:ind w:left="317" w:hangingChars="132" w:hanging="317"/>
              <w:rPr>
                <w:sz w:val="24"/>
              </w:rPr>
            </w:pPr>
            <w:r w:rsidRPr="006C00EC">
              <w:rPr>
                <w:sz w:val="24"/>
              </w:rPr>
              <w:t>1. Practise.</w:t>
            </w:r>
          </w:p>
          <w:p w:rsidR="00E3376F" w:rsidRPr="006C00EC" w:rsidRDefault="00E3376F" w:rsidP="006C00EC">
            <w:pPr>
              <w:spacing w:line="360" w:lineRule="auto"/>
              <w:ind w:left="34" w:hangingChars="14" w:hanging="34"/>
              <w:rPr>
                <w:sz w:val="24"/>
              </w:rPr>
            </w:pPr>
            <w:r w:rsidRPr="006C00EC">
              <w:rPr>
                <w:sz w:val="24"/>
              </w:rPr>
              <w:t>Play a game.</w:t>
            </w:r>
            <w:r w:rsidRPr="006C00EC">
              <w:rPr>
                <w:rFonts w:hint="eastAsia"/>
                <w:sz w:val="24"/>
              </w:rPr>
              <w:t>游戏规则：描述图片上不同地方的位置。同桌之间互问练习展示。</w:t>
            </w:r>
          </w:p>
          <w:p w:rsidR="00E3376F" w:rsidRPr="006C00EC" w:rsidRDefault="00E3376F" w:rsidP="006C00EC">
            <w:pPr>
              <w:spacing w:line="360" w:lineRule="auto"/>
              <w:ind w:left="317" w:hangingChars="132" w:hanging="317"/>
              <w:rPr>
                <w:sz w:val="24"/>
              </w:rPr>
            </w:pPr>
          </w:p>
        </w:tc>
        <w:tc>
          <w:tcPr>
            <w:tcW w:w="1664" w:type="dxa"/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  <w:tr w:rsidR="00E3376F" w:rsidRPr="009E6C3F" w:rsidTr="006C00EC">
        <w:trPr>
          <w:trHeight w:val="64"/>
        </w:trPr>
        <w:tc>
          <w:tcPr>
            <w:tcW w:w="1242" w:type="dxa"/>
            <w:vMerge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</w:tcPr>
          <w:p w:rsidR="00E3376F" w:rsidRPr="006C00EC" w:rsidRDefault="00E3376F" w:rsidP="006C00EC">
            <w:pPr>
              <w:spacing w:line="360" w:lineRule="auto"/>
              <w:ind w:left="34" w:hangingChars="14" w:hanging="34"/>
              <w:rPr>
                <w:rFonts w:hAnsi="宋体"/>
                <w:color w:val="000000"/>
                <w:kern w:val="0"/>
                <w:sz w:val="24"/>
              </w:rPr>
            </w:pPr>
            <w:r w:rsidRPr="006C00EC">
              <w:rPr>
                <w:rFonts w:hAnsi="宋体" w:hint="eastAsia"/>
                <w:color w:val="000000"/>
                <w:kern w:val="0"/>
                <w:sz w:val="24"/>
              </w:rPr>
              <w:t>【设计意图】锻炼学生协作能力，学习用英语问路及回答。</w:t>
            </w:r>
          </w:p>
          <w:p w:rsidR="00E3376F" w:rsidRPr="006C00EC" w:rsidRDefault="00E3376F" w:rsidP="006C00EC">
            <w:pPr>
              <w:spacing w:line="360" w:lineRule="auto"/>
              <w:rPr>
                <w:rFonts w:hAnsi="宋体"/>
                <w:color w:val="000000"/>
                <w:kern w:val="0"/>
                <w:sz w:val="24"/>
              </w:rPr>
            </w:pPr>
          </w:p>
        </w:tc>
        <w:tc>
          <w:tcPr>
            <w:tcW w:w="1664" w:type="dxa"/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  <w:tr w:rsidR="00E3376F" w:rsidRPr="009E6C3F" w:rsidTr="006C00EC">
        <w:trPr>
          <w:trHeight w:val="945"/>
        </w:trPr>
        <w:tc>
          <w:tcPr>
            <w:tcW w:w="1242" w:type="dxa"/>
            <w:vMerge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bottom w:val="single" w:sz="4" w:space="0" w:color="auto"/>
            </w:tcBorders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  <w:r w:rsidRPr="006C00EC">
              <w:rPr>
                <w:sz w:val="24"/>
              </w:rPr>
              <w:t>2. Choose.</w:t>
            </w:r>
          </w:p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  <w:r w:rsidRPr="006C00EC">
              <w:rPr>
                <w:rFonts w:hint="eastAsia"/>
                <w:sz w:val="24"/>
              </w:rPr>
              <w:t>对近期学习的语法进行练习总结。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  <w:tr w:rsidR="00E3376F" w:rsidRPr="009E6C3F" w:rsidTr="006C00EC">
        <w:trPr>
          <w:trHeight w:val="1410"/>
        </w:trPr>
        <w:tc>
          <w:tcPr>
            <w:tcW w:w="1242" w:type="dxa"/>
            <w:vMerge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bottom w:val="single" w:sz="4" w:space="0" w:color="auto"/>
            </w:tcBorders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  <w:r w:rsidRPr="006C00EC">
              <w:rPr>
                <w:sz w:val="24"/>
              </w:rPr>
              <w:t xml:space="preserve">11. </w:t>
            </w:r>
            <w:smartTag w:uri="urn:schemas-microsoft-com:office:smarttags" w:element="place">
              <w:smartTag w:uri="urn:schemas-microsoft-com:office:smarttags" w:element="City">
                <w:r w:rsidRPr="006C00EC">
                  <w:rPr>
                    <w:sz w:val="24"/>
                  </w:rPr>
                  <w:t>Reading</w:t>
                </w:r>
              </w:smartTag>
            </w:smartTag>
            <w:r w:rsidRPr="006C00EC">
              <w:rPr>
                <w:sz w:val="24"/>
              </w:rPr>
              <w:t>.</w:t>
            </w:r>
          </w:p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  <w:r w:rsidRPr="006C00EC">
              <w:rPr>
                <w:rFonts w:hint="eastAsia"/>
                <w:sz w:val="24"/>
              </w:rPr>
              <w:t>内容关于澳大利亚。为下一模块学习做铺垫，同时锻炼学生阅读能力。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  <w:tr w:rsidR="00E3376F" w:rsidRPr="009E6C3F" w:rsidTr="006C00EC">
        <w:trPr>
          <w:trHeight w:val="447"/>
        </w:trPr>
        <w:tc>
          <w:tcPr>
            <w:tcW w:w="1242" w:type="dxa"/>
            <w:vMerge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  <w:r w:rsidRPr="006C00EC">
              <w:rPr>
                <w:sz w:val="24"/>
              </w:rPr>
              <w:t xml:space="preserve">3. </w:t>
            </w:r>
            <w:smartTag w:uri="urn:schemas-microsoft-com:office:smarttags" w:element="place">
              <w:smartTag w:uri="urn:schemas-microsoft-com:office:smarttags" w:element="country-region">
                <w:r w:rsidRPr="006C00EC">
                  <w:rPr>
                    <w:sz w:val="24"/>
                  </w:rPr>
                  <w:t>China</w:t>
                </w:r>
              </w:smartTag>
            </w:smartTag>
            <w:r w:rsidRPr="006C00EC">
              <w:rPr>
                <w:sz w:val="24"/>
              </w:rPr>
              <w:t xml:space="preserve"> is our motherland. It is beautiful.</w:t>
            </w:r>
          </w:p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  <w:tr w:rsidR="00E3376F" w:rsidRPr="009E6C3F" w:rsidTr="006C00EC">
        <w:trPr>
          <w:trHeight w:val="451"/>
        </w:trPr>
        <w:tc>
          <w:tcPr>
            <w:tcW w:w="1242" w:type="dxa"/>
            <w:vMerge w:val="restart"/>
            <w:vAlign w:val="center"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sz w:val="24"/>
              </w:rPr>
            </w:pPr>
            <w:r w:rsidRPr="006C00EC">
              <w:rPr>
                <w:rFonts w:hAnsi="宋体" w:hint="eastAsia"/>
                <w:sz w:val="24"/>
              </w:rPr>
              <w:t>（五）</w:t>
            </w:r>
          </w:p>
          <w:p w:rsidR="00E3376F" w:rsidRPr="006C00EC" w:rsidRDefault="00E3376F" w:rsidP="006C00EC">
            <w:pPr>
              <w:spacing w:line="360" w:lineRule="auto"/>
              <w:jc w:val="center"/>
              <w:rPr>
                <w:sz w:val="24"/>
              </w:rPr>
            </w:pPr>
            <w:r w:rsidRPr="006C00EC">
              <w:rPr>
                <w:rFonts w:hAnsi="宋体" w:hint="eastAsia"/>
                <w:sz w:val="24"/>
              </w:rPr>
              <w:t>布置作业</w:t>
            </w:r>
          </w:p>
        </w:tc>
        <w:tc>
          <w:tcPr>
            <w:tcW w:w="5566" w:type="dxa"/>
            <w:vAlign w:val="center"/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  <w:r w:rsidRPr="006C00EC">
              <w:rPr>
                <w:rFonts w:hint="eastAsia"/>
                <w:sz w:val="24"/>
              </w:rPr>
              <w:t>完成随堂检测</w:t>
            </w:r>
            <w:r w:rsidRPr="006C00EC">
              <w:rPr>
                <w:sz w:val="24"/>
              </w:rPr>
              <w:t>35</w:t>
            </w:r>
            <w:r w:rsidRPr="006C00EC">
              <w:rPr>
                <w:rFonts w:hint="eastAsia"/>
                <w:sz w:val="24"/>
              </w:rPr>
              <w:t>页和</w:t>
            </w:r>
            <w:r w:rsidRPr="006C00EC">
              <w:rPr>
                <w:sz w:val="24"/>
              </w:rPr>
              <w:t>37</w:t>
            </w:r>
            <w:r w:rsidRPr="006C00EC">
              <w:rPr>
                <w:rFonts w:hint="eastAsia"/>
                <w:sz w:val="24"/>
              </w:rPr>
              <w:t>页</w:t>
            </w:r>
          </w:p>
        </w:tc>
        <w:tc>
          <w:tcPr>
            <w:tcW w:w="1664" w:type="dxa"/>
            <w:vAlign w:val="center"/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  <w:tr w:rsidR="00E3376F" w:rsidRPr="009E6C3F" w:rsidTr="006C00EC">
        <w:trPr>
          <w:trHeight w:val="451"/>
        </w:trPr>
        <w:tc>
          <w:tcPr>
            <w:tcW w:w="1242" w:type="dxa"/>
            <w:vMerge/>
          </w:tcPr>
          <w:p w:rsidR="00E3376F" w:rsidRPr="006C00EC" w:rsidRDefault="00E3376F" w:rsidP="006C00EC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E3376F" w:rsidRPr="006C00EC" w:rsidRDefault="00E3376F" w:rsidP="006C00EC">
            <w:pPr>
              <w:spacing w:line="360" w:lineRule="auto"/>
              <w:rPr>
                <w:rFonts w:hAnsi="宋体"/>
                <w:bCs/>
                <w:sz w:val="24"/>
              </w:rPr>
            </w:pPr>
            <w:r w:rsidRPr="006C00EC">
              <w:rPr>
                <w:rFonts w:hAnsi="宋体" w:hint="eastAsia"/>
                <w:bCs/>
                <w:sz w:val="24"/>
              </w:rPr>
              <w:t>【设计意图】巩固练习第八模块的知识。</w:t>
            </w:r>
            <w:r w:rsidRPr="006C00EC">
              <w:rPr>
                <w:rFonts w:hAnsi="宋体"/>
                <w:bCs/>
                <w:sz w:val="24"/>
              </w:rPr>
              <w:t xml:space="preserve"> </w:t>
            </w:r>
          </w:p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  <w:tc>
          <w:tcPr>
            <w:tcW w:w="1664" w:type="dxa"/>
            <w:vAlign w:val="center"/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  <w:tr w:rsidR="00E3376F" w:rsidRPr="009E6C3F" w:rsidTr="00AE6AA4">
        <w:trPr>
          <w:trHeight w:val="53"/>
        </w:trPr>
        <w:tc>
          <w:tcPr>
            <w:tcW w:w="6808" w:type="dxa"/>
            <w:gridSpan w:val="2"/>
            <w:vMerge w:val="restart"/>
            <w:vAlign w:val="center"/>
          </w:tcPr>
          <w:p w:rsidR="00E3376F" w:rsidRPr="006C00EC" w:rsidRDefault="00E3376F" w:rsidP="0067285F">
            <w:pPr>
              <w:spacing w:line="360" w:lineRule="auto"/>
              <w:rPr>
                <w:sz w:val="24"/>
              </w:rPr>
            </w:pPr>
            <w:r w:rsidRPr="006C00EC">
              <w:rPr>
                <w:rFonts w:hAnsi="宋体" w:hint="eastAsia"/>
                <w:sz w:val="24"/>
              </w:rPr>
              <w:t>（六）</w:t>
            </w:r>
          </w:p>
          <w:p w:rsidR="00E3376F" w:rsidRPr="006C00EC" w:rsidRDefault="00E3376F" w:rsidP="0067285F">
            <w:pPr>
              <w:spacing w:line="360" w:lineRule="auto"/>
              <w:rPr>
                <w:sz w:val="24"/>
              </w:rPr>
            </w:pPr>
            <w:r w:rsidRPr="006C00EC">
              <w:rPr>
                <w:rFonts w:hAnsi="宋体" w:hint="eastAsia"/>
                <w:sz w:val="24"/>
              </w:rPr>
              <w:t>板书设计</w:t>
            </w:r>
          </w:p>
          <w:p w:rsidR="00E3376F" w:rsidRPr="006C00EC" w:rsidRDefault="00E3376F" w:rsidP="0067285F">
            <w:pPr>
              <w:pStyle w:val="1"/>
              <w:spacing w:line="360" w:lineRule="auto"/>
              <w:ind w:firstLineChars="14" w:firstLine="34"/>
              <w:rPr>
                <w:rFonts w:eastAsia="黑体"/>
                <w:b/>
                <w:sz w:val="24"/>
              </w:rPr>
            </w:pPr>
            <w:r w:rsidRPr="006C00EC">
              <w:rPr>
                <w:rFonts w:eastAsia="黑体"/>
                <w:b/>
                <w:sz w:val="24"/>
              </w:rPr>
              <w:t xml:space="preserve">M8U2 It’s in the north of </w:t>
            </w:r>
            <w:smartTag w:uri="urn:schemas-microsoft-com:office:smarttags" w:element="country-region">
              <w:smartTag w:uri="urn:schemas-microsoft-com:office:smarttags" w:element="place">
                <w:r w:rsidRPr="006C00EC">
                  <w:rPr>
                    <w:rFonts w:eastAsia="黑体"/>
                    <w:b/>
                    <w:sz w:val="24"/>
                  </w:rPr>
                  <w:t>China</w:t>
                </w:r>
              </w:smartTag>
            </w:smartTag>
            <w:r w:rsidRPr="006C00EC">
              <w:rPr>
                <w:rFonts w:eastAsia="黑体"/>
                <w:b/>
                <w:sz w:val="24"/>
              </w:rPr>
              <w:t>.</w:t>
            </w:r>
          </w:p>
          <w:p w:rsidR="00E3376F" w:rsidRPr="006C00EC" w:rsidRDefault="00E3376F" w:rsidP="0067285F">
            <w:pPr>
              <w:pStyle w:val="1"/>
              <w:spacing w:line="360" w:lineRule="auto"/>
              <w:ind w:firstLineChars="14" w:firstLine="34"/>
              <w:rPr>
                <w:rFonts w:eastAsia="黑体"/>
                <w:b/>
                <w:sz w:val="24"/>
              </w:rPr>
            </w:pPr>
            <w:r w:rsidRPr="006C00EC">
              <w:rPr>
                <w:rFonts w:eastAsia="黑体"/>
                <w:b/>
                <w:sz w:val="24"/>
              </w:rPr>
              <w:t>Where’s __________?</w:t>
            </w:r>
          </w:p>
          <w:p w:rsidR="00E3376F" w:rsidRPr="006C00EC" w:rsidRDefault="00E3376F" w:rsidP="0067285F">
            <w:pPr>
              <w:tabs>
                <w:tab w:val="left" w:pos="0"/>
                <w:tab w:val="left" w:pos="6808"/>
              </w:tabs>
              <w:spacing w:line="360" w:lineRule="auto"/>
              <w:ind w:firstLineChars="14" w:firstLine="34"/>
              <w:rPr>
                <w:bCs/>
                <w:sz w:val="24"/>
              </w:rPr>
            </w:pPr>
            <w:r w:rsidRPr="006C00EC">
              <w:rPr>
                <w:rFonts w:eastAsia="黑体"/>
                <w:b/>
                <w:sz w:val="24"/>
              </w:rPr>
              <w:t xml:space="preserve">________ is in the ... of </w:t>
            </w:r>
            <w:smartTag w:uri="urn:schemas-microsoft-com:office:smarttags" w:element="country-region">
              <w:smartTag w:uri="urn:schemas-microsoft-com:office:smarttags" w:element="place">
                <w:r w:rsidRPr="006C00EC">
                  <w:rPr>
                    <w:rFonts w:eastAsia="黑体"/>
                    <w:b/>
                    <w:sz w:val="24"/>
                  </w:rPr>
                  <w:t>China</w:t>
                </w:r>
              </w:smartTag>
            </w:smartTag>
            <w:r w:rsidRPr="006C00EC">
              <w:rPr>
                <w:rFonts w:eastAsia="黑体"/>
                <w:b/>
                <w:sz w:val="24"/>
              </w:rPr>
              <w:t>.</w:t>
            </w:r>
          </w:p>
          <w:p w:rsidR="00E3376F" w:rsidRDefault="00E3376F" w:rsidP="0067285F">
            <w:pPr>
              <w:spacing w:line="360" w:lineRule="auto"/>
              <w:rPr>
                <w:rFonts w:hAnsi="宋体"/>
                <w:sz w:val="24"/>
              </w:rPr>
            </w:pPr>
          </w:p>
          <w:p w:rsidR="00E3376F" w:rsidRDefault="00E3376F" w:rsidP="0067285F">
            <w:pPr>
              <w:spacing w:line="360" w:lineRule="auto"/>
              <w:rPr>
                <w:rFonts w:hAnsi="宋体"/>
                <w:sz w:val="24"/>
              </w:rPr>
            </w:pPr>
          </w:p>
          <w:p w:rsidR="00E3376F" w:rsidRDefault="00E3376F" w:rsidP="0067285F">
            <w:pPr>
              <w:spacing w:line="360" w:lineRule="auto"/>
              <w:rPr>
                <w:rFonts w:hAnsi="宋体"/>
                <w:sz w:val="24"/>
              </w:rPr>
            </w:pPr>
          </w:p>
          <w:p w:rsidR="00E3376F" w:rsidRDefault="00E3376F" w:rsidP="0067285F">
            <w:pPr>
              <w:spacing w:line="360" w:lineRule="auto"/>
              <w:rPr>
                <w:rFonts w:hAnsi="宋体"/>
                <w:sz w:val="24"/>
              </w:rPr>
            </w:pPr>
          </w:p>
          <w:p w:rsidR="00E3376F" w:rsidRPr="006C00EC" w:rsidRDefault="00E3376F" w:rsidP="008832DD">
            <w:pPr>
              <w:pStyle w:val="1"/>
              <w:spacing w:line="360" w:lineRule="auto"/>
              <w:ind w:firstLineChars="0" w:firstLine="0"/>
              <w:rPr>
                <w:bCs/>
                <w:sz w:val="24"/>
              </w:rPr>
            </w:pPr>
          </w:p>
        </w:tc>
        <w:tc>
          <w:tcPr>
            <w:tcW w:w="1664" w:type="dxa"/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  <w:tr w:rsidR="00E3376F" w:rsidRPr="009E6C3F" w:rsidTr="00AE6AA4">
        <w:trPr>
          <w:trHeight w:val="53"/>
        </w:trPr>
        <w:tc>
          <w:tcPr>
            <w:tcW w:w="6808" w:type="dxa"/>
            <w:gridSpan w:val="2"/>
            <w:vMerge/>
            <w:vAlign w:val="center"/>
          </w:tcPr>
          <w:p w:rsidR="00E3376F" w:rsidRPr="006C00EC" w:rsidRDefault="00E3376F" w:rsidP="006C00EC">
            <w:pPr>
              <w:pStyle w:val="1"/>
              <w:spacing w:line="360" w:lineRule="auto"/>
              <w:ind w:firstLineChars="14" w:firstLine="34"/>
              <w:rPr>
                <w:rFonts w:eastAsia="黑体"/>
                <w:b/>
                <w:sz w:val="24"/>
              </w:rPr>
            </w:pPr>
          </w:p>
        </w:tc>
        <w:tc>
          <w:tcPr>
            <w:tcW w:w="1664" w:type="dxa"/>
          </w:tcPr>
          <w:p w:rsidR="00E3376F" w:rsidRPr="006C00EC" w:rsidRDefault="00E3376F" w:rsidP="006C00EC">
            <w:pPr>
              <w:spacing w:line="360" w:lineRule="auto"/>
              <w:rPr>
                <w:sz w:val="24"/>
              </w:rPr>
            </w:pPr>
          </w:p>
        </w:tc>
      </w:tr>
    </w:tbl>
    <w:p w:rsidR="00E3376F" w:rsidRDefault="00E3376F" w:rsidP="00F136DC">
      <w:pPr>
        <w:spacing w:line="360" w:lineRule="auto"/>
        <w:ind w:firstLineChars="150" w:firstLine="361"/>
        <w:rPr>
          <w:b/>
          <w:sz w:val="24"/>
        </w:rPr>
      </w:pPr>
    </w:p>
    <w:p w:rsidR="00E3376F" w:rsidRDefault="00E3376F" w:rsidP="0067285F">
      <w:pPr>
        <w:spacing w:line="360" w:lineRule="auto"/>
        <w:ind w:firstLineChars="150" w:firstLine="315"/>
        <w:rPr>
          <w:sz w:val="24"/>
        </w:rPr>
      </w:pPr>
      <w:r>
        <w:rPr>
          <w:noProof/>
        </w:rPr>
        <w:pict>
          <v:group id="_x0000_s1026" style="position:absolute;left:0;text-align:left;margin-left:-10.5pt;margin-top:9.85pt;width:451.5pt;height:645.35pt;z-index:251658240" coordorigin="4576,70253" coordsize="9155,1394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4576;top:70253;width:9139;height:13948">
              <v:fill color2="#bbd5f0"/>
              <v:textbox>
                <w:txbxContent>
                  <w:p w:rsidR="00E3376F" w:rsidRPr="0067285F" w:rsidRDefault="00E3376F" w:rsidP="00191730">
                    <w:pPr>
                      <w:spacing w:line="360" w:lineRule="auto"/>
                      <w:jc w:val="center"/>
                      <w:rPr>
                        <w:b/>
                        <w:sz w:val="24"/>
                      </w:rPr>
                    </w:pPr>
                    <w:r w:rsidRPr="0067285F">
                      <w:rPr>
                        <w:b/>
                        <w:bCs/>
                        <w:sz w:val="28"/>
                        <w:szCs w:val="28"/>
                      </w:rPr>
                      <w:t>Module8  Review and Practice.</w:t>
                    </w:r>
                  </w:p>
                  <w:p w:rsidR="00E3376F" w:rsidRPr="0067285F" w:rsidRDefault="00E3376F" w:rsidP="00191730">
                    <w:pPr>
                      <w:rPr>
                        <w:b/>
                      </w:rPr>
                    </w:pPr>
                    <w:r w:rsidRPr="0067285F">
                      <w:rPr>
                        <w:rFonts w:hint="eastAsia"/>
                        <w:b/>
                        <w:sz w:val="28"/>
                        <w:szCs w:val="28"/>
                      </w:rPr>
                      <w:t>主备人：</w:t>
                    </w:r>
                    <w:r w:rsidRPr="0067285F">
                      <w:rPr>
                        <w:b/>
                        <w:sz w:val="28"/>
                        <w:szCs w:val="28"/>
                      </w:rPr>
                      <w:t xml:space="preserve">                    </w:t>
                    </w:r>
                    <w:r w:rsidRPr="0067285F">
                      <w:rPr>
                        <w:rFonts w:hint="eastAsia"/>
                        <w:b/>
                        <w:sz w:val="28"/>
                        <w:szCs w:val="28"/>
                      </w:rPr>
                      <w:t>使用人：</w:t>
                    </w:r>
                  </w:p>
                </w:txbxContent>
              </v:textbox>
            </v:shape>
            <v:line id="_x0000_s1028" style="position:absolute;flip:y" from="4581,71456" to="13732,71469" filled="t"/>
          </v:group>
        </w:pict>
      </w:r>
      <w:r w:rsidRPr="009E6C3F">
        <w:rPr>
          <w:b/>
          <w:sz w:val="24"/>
        </w:rPr>
        <w:t xml:space="preserve"> </w:t>
      </w:r>
      <w:r w:rsidRPr="009E6C3F">
        <w:rPr>
          <w:sz w:val="24"/>
        </w:rPr>
        <w:t xml:space="preserve">  </w:t>
      </w:r>
    </w:p>
    <w:p w:rsidR="00E3376F" w:rsidRDefault="00E3376F" w:rsidP="0048307A">
      <w:pPr>
        <w:spacing w:line="360" w:lineRule="auto"/>
        <w:ind w:firstLineChars="150" w:firstLine="360"/>
        <w:rPr>
          <w:sz w:val="24"/>
        </w:rPr>
      </w:pPr>
    </w:p>
    <w:p w:rsidR="00E3376F" w:rsidRPr="00387CCB" w:rsidRDefault="00E3376F" w:rsidP="0048307A">
      <w:pPr>
        <w:spacing w:line="360" w:lineRule="auto"/>
        <w:ind w:firstLineChars="150" w:firstLine="360"/>
        <w:rPr>
          <w:sz w:val="24"/>
        </w:rPr>
      </w:pPr>
    </w:p>
    <w:sectPr w:rsidR="00E3376F" w:rsidRPr="00387CCB" w:rsidSect="00FF224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76F" w:rsidRDefault="00E3376F" w:rsidP="00222B68">
      <w:r>
        <w:separator/>
      </w:r>
    </w:p>
  </w:endnote>
  <w:endnote w:type="continuationSeparator" w:id="0">
    <w:p w:rsidR="00E3376F" w:rsidRDefault="00E3376F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-??M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76F" w:rsidRDefault="00E3376F">
    <w:pPr>
      <w:pStyle w:val="Footer"/>
      <w:jc w:val="center"/>
    </w:pPr>
    <w:fldSimple w:instr=" PAGE   \* MERGEFORMAT ">
      <w:r w:rsidRPr="0048307A">
        <w:rPr>
          <w:noProof/>
          <w:lang w:val="zh-CN"/>
        </w:rPr>
        <w:t>4</w:t>
      </w:r>
    </w:fldSimple>
  </w:p>
  <w:p w:rsidR="00E3376F" w:rsidRDefault="00E3376F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76F" w:rsidRDefault="00E3376F" w:rsidP="00222B68">
      <w:r>
        <w:separator/>
      </w:r>
    </w:p>
  </w:footnote>
  <w:footnote w:type="continuationSeparator" w:id="0">
    <w:p w:rsidR="00E3376F" w:rsidRDefault="00E3376F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0CFA7D7F"/>
    <w:multiLevelType w:val="multilevel"/>
    <w:tmpl w:val="0CFA7D7F"/>
    <w:lvl w:ilvl="0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0FC34BE8"/>
    <w:multiLevelType w:val="hybridMultilevel"/>
    <w:tmpl w:val="70107662"/>
    <w:lvl w:ilvl="0" w:tplc="21AC3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167C3CD7"/>
    <w:multiLevelType w:val="hybridMultilevel"/>
    <w:tmpl w:val="92F8DFAA"/>
    <w:lvl w:ilvl="0" w:tplc="B44692C8">
      <w:start w:val="1"/>
      <w:numFmt w:val="decimal"/>
      <w:lvlText w:val="%1．"/>
      <w:lvlJc w:val="left"/>
      <w:pPr>
        <w:ind w:left="360" w:hanging="360"/>
      </w:pPr>
      <w:rPr>
        <w:rFonts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  <w:rPr>
        <w:rFonts w:cs="Times New Roman"/>
      </w:rPr>
    </w:lvl>
  </w:abstractNum>
  <w:abstractNum w:abstractNumId="10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16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cs="Times New Roman"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  <w:rPr>
        <w:rFonts w:cs="Times New Roman"/>
      </w:rPr>
    </w:lvl>
  </w:abstractNum>
  <w:abstractNum w:abstractNumId="17">
    <w:nsid w:val="41E937A1"/>
    <w:multiLevelType w:val="hybridMultilevel"/>
    <w:tmpl w:val="6E0C3408"/>
    <w:lvl w:ilvl="0" w:tplc="395C07B8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  <w:rPr>
        <w:rFonts w:cs="Times New Roman"/>
      </w:rPr>
    </w:lvl>
  </w:abstractNum>
  <w:abstractNum w:abstractNumId="21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64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506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548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590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32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74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716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83" w:hanging="420"/>
      </w:pPr>
      <w:rPr>
        <w:rFonts w:cs="Times New Roman"/>
      </w:rPr>
    </w:lvl>
  </w:abstractNum>
  <w:abstractNum w:abstractNumId="25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  <w:rPr>
        <w:rFonts w:cs="Times New Roman"/>
      </w:rPr>
    </w:lvl>
  </w:abstractNum>
  <w:abstractNum w:abstractNumId="26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4"/>
  </w:num>
  <w:num w:numId="4">
    <w:abstractNumId w:val="16"/>
  </w:num>
  <w:num w:numId="5">
    <w:abstractNumId w:val="11"/>
  </w:num>
  <w:num w:numId="6">
    <w:abstractNumId w:val="20"/>
  </w:num>
  <w:num w:numId="7">
    <w:abstractNumId w:val="25"/>
  </w:num>
  <w:num w:numId="8">
    <w:abstractNumId w:val="9"/>
  </w:num>
  <w:num w:numId="9">
    <w:abstractNumId w:val="7"/>
  </w:num>
  <w:num w:numId="10">
    <w:abstractNumId w:val="27"/>
  </w:num>
  <w:num w:numId="11">
    <w:abstractNumId w:val="24"/>
  </w:num>
  <w:num w:numId="12">
    <w:abstractNumId w:val="22"/>
  </w:num>
  <w:num w:numId="13">
    <w:abstractNumId w:val="12"/>
  </w:num>
  <w:num w:numId="14">
    <w:abstractNumId w:val="19"/>
  </w:num>
  <w:num w:numId="15">
    <w:abstractNumId w:val="13"/>
  </w:num>
  <w:num w:numId="16">
    <w:abstractNumId w:val="10"/>
  </w:num>
  <w:num w:numId="17">
    <w:abstractNumId w:val="6"/>
  </w:num>
  <w:num w:numId="18">
    <w:abstractNumId w:val="18"/>
  </w:num>
  <w:num w:numId="19">
    <w:abstractNumId w:val="0"/>
  </w:num>
  <w:num w:numId="20">
    <w:abstractNumId w:val="26"/>
  </w:num>
  <w:num w:numId="21">
    <w:abstractNumId w:val="8"/>
  </w:num>
  <w:num w:numId="22">
    <w:abstractNumId w:val="5"/>
  </w:num>
  <w:num w:numId="23">
    <w:abstractNumId w:val="21"/>
  </w:num>
  <w:num w:numId="24">
    <w:abstractNumId w:val="3"/>
  </w:num>
  <w:num w:numId="25">
    <w:abstractNumId w:val="23"/>
  </w:num>
  <w:num w:numId="26">
    <w:abstractNumId w:val="2"/>
  </w:num>
  <w:num w:numId="27">
    <w:abstractNumId w:val="4"/>
  </w:num>
  <w:num w:numId="2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B68"/>
    <w:rsid w:val="000145BC"/>
    <w:rsid w:val="0002695E"/>
    <w:rsid w:val="00031525"/>
    <w:rsid w:val="0004688B"/>
    <w:rsid w:val="000635E1"/>
    <w:rsid w:val="00070E7B"/>
    <w:rsid w:val="000752F4"/>
    <w:rsid w:val="00082F99"/>
    <w:rsid w:val="0008434D"/>
    <w:rsid w:val="00084B41"/>
    <w:rsid w:val="000B462E"/>
    <w:rsid w:val="000D012C"/>
    <w:rsid w:val="000D25A2"/>
    <w:rsid w:val="000E2D40"/>
    <w:rsid w:val="00125A44"/>
    <w:rsid w:val="0016168B"/>
    <w:rsid w:val="00163368"/>
    <w:rsid w:val="00170C4E"/>
    <w:rsid w:val="00176248"/>
    <w:rsid w:val="00191730"/>
    <w:rsid w:val="00195E81"/>
    <w:rsid w:val="001A6A20"/>
    <w:rsid w:val="001B5B41"/>
    <w:rsid w:val="001D7CE2"/>
    <w:rsid w:val="001E0E6B"/>
    <w:rsid w:val="001E6E79"/>
    <w:rsid w:val="0020674A"/>
    <w:rsid w:val="002131EE"/>
    <w:rsid w:val="002177F4"/>
    <w:rsid w:val="00222B68"/>
    <w:rsid w:val="002407CD"/>
    <w:rsid w:val="002467DB"/>
    <w:rsid w:val="00251434"/>
    <w:rsid w:val="00260434"/>
    <w:rsid w:val="00276E4F"/>
    <w:rsid w:val="00293F17"/>
    <w:rsid w:val="002A19F8"/>
    <w:rsid w:val="002C2A3E"/>
    <w:rsid w:val="002D214B"/>
    <w:rsid w:val="002D36D5"/>
    <w:rsid w:val="002F0192"/>
    <w:rsid w:val="002F52CB"/>
    <w:rsid w:val="00302B6E"/>
    <w:rsid w:val="00306A08"/>
    <w:rsid w:val="00310BE6"/>
    <w:rsid w:val="0031566A"/>
    <w:rsid w:val="00324B1B"/>
    <w:rsid w:val="00332721"/>
    <w:rsid w:val="00334A8D"/>
    <w:rsid w:val="003470AE"/>
    <w:rsid w:val="00374435"/>
    <w:rsid w:val="00386192"/>
    <w:rsid w:val="00387CCB"/>
    <w:rsid w:val="003F2536"/>
    <w:rsid w:val="003F2B36"/>
    <w:rsid w:val="00400F43"/>
    <w:rsid w:val="00404FBC"/>
    <w:rsid w:val="00414029"/>
    <w:rsid w:val="00417FC5"/>
    <w:rsid w:val="004221DC"/>
    <w:rsid w:val="00446EF1"/>
    <w:rsid w:val="004544BA"/>
    <w:rsid w:val="00455ECD"/>
    <w:rsid w:val="004571EB"/>
    <w:rsid w:val="004628DB"/>
    <w:rsid w:val="0048307A"/>
    <w:rsid w:val="004927B1"/>
    <w:rsid w:val="0049463A"/>
    <w:rsid w:val="00494867"/>
    <w:rsid w:val="00497E6A"/>
    <w:rsid w:val="004D6647"/>
    <w:rsid w:val="004F2430"/>
    <w:rsid w:val="004F3A4C"/>
    <w:rsid w:val="004F427C"/>
    <w:rsid w:val="00505A24"/>
    <w:rsid w:val="0052606E"/>
    <w:rsid w:val="00530123"/>
    <w:rsid w:val="005326E4"/>
    <w:rsid w:val="005328F9"/>
    <w:rsid w:val="0055096A"/>
    <w:rsid w:val="00557233"/>
    <w:rsid w:val="00557E39"/>
    <w:rsid w:val="005661CC"/>
    <w:rsid w:val="0056793E"/>
    <w:rsid w:val="00583712"/>
    <w:rsid w:val="0058721B"/>
    <w:rsid w:val="005A42E1"/>
    <w:rsid w:val="005D6D87"/>
    <w:rsid w:val="005E5693"/>
    <w:rsid w:val="00613063"/>
    <w:rsid w:val="00621C19"/>
    <w:rsid w:val="00645BCB"/>
    <w:rsid w:val="006517F5"/>
    <w:rsid w:val="006578B4"/>
    <w:rsid w:val="00664CEE"/>
    <w:rsid w:val="0067285F"/>
    <w:rsid w:val="0068302E"/>
    <w:rsid w:val="006850A2"/>
    <w:rsid w:val="00686E87"/>
    <w:rsid w:val="00696E5A"/>
    <w:rsid w:val="006A5FC3"/>
    <w:rsid w:val="006B6BB6"/>
    <w:rsid w:val="006C00EC"/>
    <w:rsid w:val="006D2D37"/>
    <w:rsid w:val="00700F9C"/>
    <w:rsid w:val="00710C87"/>
    <w:rsid w:val="00713949"/>
    <w:rsid w:val="007344A8"/>
    <w:rsid w:val="00741E9B"/>
    <w:rsid w:val="0074768F"/>
    <w:rsid w:val="007678BC"/>
    <w:rsid w:val="007701AD"/>
    <w:rsid w:val="00777A81"/>
    <w:rsid w:val="00780945"/>
    <w:rsid w:val="00793059"/>
    <w:rsid w:val="007A06EF"/>
    <w:rsid w:val="007A7F19"/>
    <w:rsid w:val="007B0F17"/>
    <w:rsid w:val="007B54DA"/>
    <w:rsid w:val="007C32C9"/>
    <w:rsid w:val="007E717D"/>
    <w:rsid w:val="007F07DF"/>
    <w:rsid w:val="007F5564"/>
    <w:rsid w:val="00803D58"/>
    <w:rsid w:val="008157AC"/>
    <w:rsid w:val="00825894"/>
    <w:rsid w:val="0085703B"/>
    <w:rsid w:val="00864EF9"/>
    <w:rsid w:val="00876AA4"/>
    <w:rsid w:val="00877FC5"/>
    <w:rsid w:val="00880917"/>
    <w:rsid w:val="00881F94"/>
    <w:rsid w:val="008832DD"/>
    <w:rsid w:val="00883626"/>
    <w:rsid w:val="008A41F4"/>
    <w:rsid w:val="008A4978"/>
    <w:rsid w:val="008C5154"/>
    <w:rsid w:val="008D58B4"/>
    <w:rsid w:val="008E2AA2"/>
    <w:rsid w:val="009117C5"/>
    <w:rsid w:val="00926A1C"/>
    <w:rsid w:val="009274F2"/>
    <w:rsid w:val="00972D06"/>
    <w:rsid w:val="009735A6"/>
    <w:rsid w:val="009744AC"/>
    <w:rsid w:val="00986BB3"/>
    <w:rsid w:val="00995F6C"/>
    <w:rsid w:val="009A088C"/>
    <w:rsid w:val="009B0B3C"/>
    <w:rsid w:val="009D2D14"/>
    <w:rsid w:val="009D5651"/>
    <w:rsid w:val="009E6C3F"/>
    <w:rsid w:val="00A05735"/>
    <w:rsid w:val="00A172E8"/>
    <w:rsid w:val="00A24A8B"/>
    <w:rsid w:val="00A31653"/>
    <w:rsid w:val="00A35E04"/>
    <w:rsid w:val="00A37811"/>
    <w:rsid w:val="00A44360"/>
    <w:rsid w:val="00A53FD8"/>
    <w:rsid w:val="00A808CB"/>
    <w:rsid w:val="00AA0AB8"/>
    <w:rsid w:val="00AA2321"/>
    <w:rsid w:val="00AA2D84"/>
    <w:rsid w:val="00AA3E8B"/>
    <w:rsid w:val="00AA4317"/>
    <w:rsid w:val="00AA6851"/>
    <w:rsid w:val="00AD4CE7"/>
    <w:rsid w:val="00AE6AA4"/>
    <w:rsid w:val="00B176D8"/>
    <w:rsid w:val="00B3358E"/>
    <w:rsid w:val="00B511D0"/>
    <w:rsid w:val="00B63F01"/>
    <w:rsid w:val="00B72630"/>
    <w:rsid w:val="00B77C6E"/>
    <w:rsid w:val="00B90419"/>
    <w:rsid w:val="00BC7DBC"/>
    <w:rsid w:val="00BF4ADC"/>
    <w:rsid w:val="00C079FA"/>
    <w:rsid w:val="00C54C21"/>
    <w:rsid w:val="00C65FE0"/>
    <w:rsid w:val="00C91980"/>
    <w:rsid w:val="00C97823"/>
    <w:rsid w:val="00CB3BEA"/>
    <w:rsid w:val="00CC0619"/>
    <w:rsid w:val="00CD1146"/>
    <w:rsid w:val="00CF3240"/>
    <w:rsid w:val="00D12A90"/>
    <w:rsid w:val="00D175A5"/>
    <w:rsid w:val="00D40D46"/>
    <w:rsid w:val="00D4243B"/>
    <w:rsid w:val="00D57064"/>
    <w:rsid w:val="00D8309A"/>
    <w:rsid w:val="00D83C98"/>
    <w:rsid w:val="00DB1ADC"/>
    <w:rsid w:val="00DB43C4"/>
    <w:rsid w:val="00DB6585"/>
    <w:rsid w:val="00DF2A86"/>
    <w:rsid w:val="00DF5658"/>
    <w:rsid w:val="00DF76E6"/>
    <w:rsid w:val="00E0024B"/>
    <w:rsid w:val="00E10223"/>
    <w:rsid w:val="00E10F9D"/>
    <w:rsid w:val="00E15513"/>
    <w:rsid w:val="00E3376F"/>
    <w:rsid w:val="00E37D2B"/>
    <w:rsid w:val="00E42422"/>
    <w:rsid w:val="00E5617D"/>
    <w:rsid w:val="00E71517"/>
    <w:rsid w:val="00E8280E"/>
    <w:rsid w:val="00E85844"/>
    <w:rsid w:val="00EC0E20"/>
    <w:rsid w:val="00ED38DF"/>
    <w:rsid w:val="00EE30DA"/>
    <w:rsid w:val="00F136DC"/>
    <w:rsid w:val="00F16F6B"/>
    <w:rsid w:val="00F3365C"/>
    <w:rsid w:val="00F46B09"/>
    <w:rsid w:val="00F51153"/>
    <w:rsid w:val="00F51DD8"/>
    <w:rsid w:val="00F835FA"/>
    <w:rsid w:val="00F91EBD"/>
    <w:rsid w:val="00F9355F"/>
    <w:rsid w:val="00FB5CA8"/>
    <w:rsid w:val="00FB7E0B"/>
    <w:rsid w:val="00FC4AC7"/>
    <w:rsid w:val="00FD4DF9"/>
    <w:rsid w:val="00FD6960"/>
    <w:rsid w:val="00FE534C"/>
    <w:rsid w:val="00FF224C"/>
    <w:rsid w:val="00FF2325"/>
    <w:rsid w:val="00FF5F53"/>
    <w:rsid w:val="00FF650E"/>
    <w:rsid w:val="00FF7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B6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22B6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2B68"/>
    <w:rPr>
      <w:rFonts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9A088C"/>
    <w:pPr>
      <w:ind w:left="720" w:firstLine="3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A088C"/>
    <w:rPr>
      <w:rFonts w:ascii="Times New Roman" w:eastAsia="宋体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10F9D"/>
    <w:pPr>
      <w:ind w:firstLineChars="200" w:firstLine="420"/>
    </w:pPr>
  </w:style>
  <w:style w:type="table" w:styleId="TableGrid">
    <w:name w:val="Table Grid"/>
    <w:basedOn w:val="TableNormal"/>
    <w:uiPriority w:val="99"/>
    <w:rsid w:val="0031566A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B46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462E"/>
    <w:rPr>
      <w:rFonts w:ascii="Tahoma" w:eastAsia="宋体" w:hAnsi="Tahoma" w:cs="Tahoma"/>
      <w:sz w:val="16"/>
      <w:szCs w:val="16"/>
    </w:rPr>
  </w:style>
  <w:style w:type="paragraph" w:customStyle="1" w:styleId="1">
    <w:name w:val="列出段落1"/>
    <w:basedOn w:val="Normal"/>
    <w:uiPriority w:val="99"/>
    <w:rsid w:val="00883626"/>
    <w:pPr>
      <w:ind w:firstLineChars="200" w:firstLine="420"/>
    </w:pPr>
  </w:style>
  <w:style w:type="paragraph" w:styleId="NormalWeb">
    <w:name w:val="Normal (Web)"/>
    <w:basedOn w:val="Normal"/>
    <w:uiPriority w:val="99"/>
    <w:rsid w:val="003470A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36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60443">
          <w:marLeft w:val="0"/>
          <w:marRight w:val="0"/>
          <w:marTop w:val="0"/>
          <w:marBottom w:val="0"/>
          <w:divBdr>
            <w:top w:val="single" w:sz="2" w:space="0" w:color="B38F00"/>
            <w:left w:val="single" w:sz="2" w:space="0" w:color="B38F00"/>
            <w:bottom w:val="single" w:sz="2" w:space="0" w:color="B38F00"/>
            <w:right w:val="single" w:sz="2" w:space="0" w:color="B38F00"/>
          </w:divBdr>
          <w:divsChild>
            <w:div w:id="9693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36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936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621</TotalTime>
  <Pages>4</Pages>
  <Words>253</Words>
  <Characters>1448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China</cp:lastModifiedBy>
  <cp:revision>52</cp:revision>
  <dcterms:created xsi:type="dcterms:W3CDTF">2016-04-06T09:41:00Z</dcterms:created>
  <dcterms:modified xsi:type="dcterms:W3CDTF">2017-02-12T11:06:00Z</dcterms:modified>
</cp:coreProperties>
</file>