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3C2B90" w:rsidRPr="00417FC5" w:rsidTr="002804A9">
        <w:trPr>
          <w:trHeight w:val="314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b/>
                <w:sz w:val="24"/>
              </w:rPr>
              <w:t xml:space="preserve">Module 10  Unit 2  I’m going to visit </w:t>
            </w:r>
            <w:smartTag w:uri="urn:schemas-microsoft-com:office:smarttags" w:element="City">
              <w:smartTag w:uri="urn:schemas-microsoft-com:office:smarttags" w:element="place">
                <w:r w:rsidRPr="002804A9">
                  <w:rPr>
                    <w:b/>
                    <w:sz w:val="24"/>
                  </w:rPr>
                  <w:t>London</w:t>
                </w:r>
              </w:smartTag>
            </w:smartTag>
            <w:r w:rsidRPr="002804A9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  Lesson 1</w:t>
            </w:r>
          </w:p>
        </w:tc>
      </w:tr>
      <w:tr w:rsidR="003C2B90" w:rsidRPr="00417FC5" w:rsidTr="002804A9">
        <w:trPr>
          <w:trHeight w:val="1631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一、教学目标</w:t>
            </w:r>
          </w:p>
          <w:p w:rsidR="003C2B90" w:rsidRPr="002804A9" w:rsidRDefault="003C2B90" w:rsidP="003C2B90">
            <w:pPr>
              <w:spacing w:beforeLines="50" w:afterLines="50" w:line="360" w:lineRule="auto"/>
              <w:ind w:leftChars="200" w:left="31680"/>
              <w:rPr>
                <w:b/>
                <w:bCs/>
                <w:color w:val="000000"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sz w:val="24"/>
              </w:rPr>
              <w:t>能够正确听说单词</w:t>
            </w:r>
            <w:r w:rsidRPr="002804A9">
              <w:rPr>
                <w:color w:val="000000"/>
                <w:sz w:val="24"/>
              </w:rPr>
              <w:t>post card , Big Ben, Museum, restaurant, holiday</w:t>
            </w:r>
            <w:r w:rsidRPr="002804A9">
              <w:rPr>
                <w:rFonts w:ascii="宋体" w:hAnsi="宋体" w:cs="宋体" w:hint="eastAsia"/>
                <w:color w:val="000000"/>
                <w:sz w:val="24"/>
              </w:rPr>
              <w:t>以及句型</w:t>
            </w:r>
            <w:r w:rsidRPr="002804A9">
              <w:rPr>
                <w:color w:val="000000"/>
                <w:sz w:val="24"/>
              </w:rPr>
              <w:t>We are going to … I’m going to ...</w:t>
            </w:r>
          </w:p>
          <w:p w:rsidR="003C2B90" w:rsidRPr="002804A9" w:rsidRDefault="003C2B90" w:rsidP="002804A9">
            <w:pPr>
              <w:spacing w:line="400" w:lineRule="atLeast"/>
              <w:ind w:left="822"/>
              <w:rPr>
                <w:rFonts w:ascii="宋体"/>
                <w:sz w:val="24"/>
              </w:rPr>
            </w:pPr>
          </w:p>
        </w:tc>
      </w:tr>
      <w:tr w:rsidR="003C2B90" w:rsidRPr="00417FC5" w:rsidTr="002804A9">
        <w:trPr>
          <w:trHeight w:val="1487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二、教学内容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bCs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sz w:val="24"/>
              </w:rPr>
              <w:t>正确运用</w:t>
            </w:r>
            <w:r w:rsidRPr="002804A9">
              <w:rPr>
                <w:color w:val="000000"/>
                <w:sz w:val="24"/>
              </w:rPr>
              <w:t>I’m /We’re going to …  I /We will…</w:t>
            </w:r>
            <w:r w:rsidRPr="002804A9">
              <w:rPr>
                <w:rFonts w:ascii="宋体" w:hAnsi="宋体" w:cs="宋体" w:hint="eastAsia"/>
                <w:color w:val="000000"/>
                <w:sz w:val="24"/>
              </w:rPr>
              <w:t>表达个人计划</w:t>
            </w:r>
            <w:r w:rsidRPr="002804A9">
              <w:rPr>
                <w:rFonts w:ascii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3C2B90" w:rsidRPr="00417FC5" w:rsidTr="002804A9">
        <w:trPr>
          <w:trHeight w:val="722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三、教学重点</w:t>
            </w:r>
          </w:p>
          <w:p w:rsidR="003C2B90" w:rsidRPr="002804A9" w:rsidRDefault="003C2B90" w:rsidP="002804A9">
            <w:pPr>
              <w:spacing w:line="360" w:lineRule="auto"/>
              <w:ind w:firstLine="465"/>
              <w:rPr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能熟练运用本课词句表达个人计划。</w:t>
            </w:r>
          </w:p>
        </w:tc>
      </w:tr>
      <w:tr w:rsidR="003C2B90" w:rsidRPr="00417FC5" w:rsidTr="002804A9">
        <w:trPr>
          <w:trHeight w:val="778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四、教学难点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正确恰当使用</w:t>
            </w:r>
            <w:r w:rsidRPr="002804A9">
              <w:rPr>
                <w:color w:val="000000"/>
                <w:kern w:val="0"/>
                <w:sz w:val="24"/>
              </w:rPr>
              <w:t xml:space="preserve">be going to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和</w:t>
            </w:r>
            <w:r w:rsidRPr="002804A9">
              <w:rPr>
                <w:color w:val="000000"/>
                <w:kern w:val="0"/>
                <w:sz w:val="24"/>
              </w:rPr>
              <w:t xml:space="preserve">will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句型</w:t>
            </w:r>
            <w:r w:rsidRPr="002804A9">
              <w:rPr>
                <w:rFonts w:ascii="宋体" w:cs="仿宋_GB2312" w:hint="eastAsia"/>
                <w:color w:val="000000"/>
                <w:kern w:val="0"/>
                <w:sz w:val="24"/>
              </w:rPr>
              <w:t>。</w:t>
            </w:r>
            <w:r w:rsidRPr="002804A9">
              <w:rPr>
                <w:rFonts w:ascii="宋体" w:cs="仿宋_GB2312"/>
                <w:color w:val="000000"/>
                <w:kern w:val="0"/>
                <w:sz w:val="24"/>
              </w:rPr>
              <w:t xml:space="preserve"> </w:t>
            </w:r>
          </w:p>
        </w:tc>
      </w:tr>
      <w:tr w:rsidR="003C2B90" w:rsidRPr="00417FC5" w:rsidTr="002804A9">
        <w:trPr>
          <w:trHeight w:val="678"/>
        </w:trPr>
        <w:tc>
          <w:tcPr>
            <w:tcW w:w="8472" w:type="dxa"/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五、教学资源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bCs/>
                <w:sz w:val="24"/>
              </w:rPr>
            </w:pPr>
            <w:r w:rsidRPr="002804A9">
              <w:rPr>
                <w:rFonts w:hint="eastAsia"/>
                <w:sz w:val="24"/>
              </w:rPr>
              <w:t>互动教学系统，点读笔，</w:t>
            </w:r>
            <w:r w:rsidRPr="002804A9">
              <w:rPr>
                <w:sz w:val="24"/>
              </w:rPr>
              <w:t>PPT</w:t>
            </w:r>
            <w:r w:rsidRPr="002804A9">
              <w:rPr>
                <w:rFonts w:hint="eastAsia"/>
                <w:sz w:val="24"/>
              </w:rPr>
              <w:t>，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人物头饰</w:t>
            </w:r>
            <w:r w:rsidRPr="002804A9">
              <w:rPr>
                <w:color w:val="000000"/>
                <w:kern w:val="0"/>
                <w:sz w:val="24"/>
              </w:rPr>
              <w:t xml:space="preserve">,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单词卡片</w:t>
            </w:r>
            <w:r w:rsidRPr="002804A9">
              <w:rPr>
                <w:color w:val="000000"/>
                <w:kern w:val="0"/>
                <w:sz w:val="24"/>
              </w:rPr>
              <w:t xml:space="preserve">,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一封信</w:t>
            </w:r>
            <w:r w:rsidRPr="002804A9">
              <w:rPr>
                <w:rFonts w:ascii="宋体" w:hAnsi="宋体" w:cs="宋体" w:hint="eastAsia"/>
                <w:sz w:val="24"/>
              </w:rPr>
              <w:t>。</w:t>
            </w:r>
          </w:p>
        </w:tc>
      </w:tr>
    </w:tbl>
    <w:p w:rsidR="003C2B90" w:rsidRPr="00417FC5" w:rsidRDefault="003C2B90" w:rsidP="00DB6585">
      <w:pPr>
        <w:spacing w:line="360" w:lineRule="auto"/>
        <w:rPr>
          <w:sz w:val="24"/>
        </w:rPr>
      </w:pPr>
      <w:r w:rsidRPr="00417FC5">
        <w:rPr>
          <w:rFonts w:hAnsi="宋体" w:hint="eastAsia"/>
          <w:sz w:val="24"/>
        </w:rPr>
        <w:t>六、教学过程</w:t>
      </w:r>
    </w:p>
    <w:p w:rsidR="003C2B90" w:rsidRDefault="003C2B90" w:rsidP="00D57064">
      <w:pPr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说明：</w:t>
      </w:r>
      <w:r w:rsidRPr="00417FC5">
        <w:rPr>
          <w:rFonts w:hAnsi="宋体" w:hint="eastAsia"/>
          <w:sz w:val="24"/>
        </w:rPr>
        <w:t>教学活动具体描述</w:t>
      </w:r>
      <w:r>
        <w:rPr>
          <w:rFonts w:hAnsi="宋体" w:hint="eastAsia"/>
          <w:sz w:val="24"/>
        </w:rPr>
        <w:t>包括</w:t>
      </w:r>
      <w:r w:rsidRPr="00417FC5">
        <w:rPr>
          <w:rFonts w:hAnsi="宋体" w:hint="eastAsia"/>
          <w:sz w:val="24"/>
        </w:rPr>
        <w:t>教学任务的描述，教师的关键语言，板书呈现，教学资源的使用等</w:t>
      </w:r>
      <w:r>
        <w:rPr>
          <w:rFonts w:hAnsi="宋体" w:hint="eastAsia"/>
          <w:sz w:val="24"/>
        </w:rPr>
        <w:t>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954"/>
        <w:gridCol w:w="2410"/>
      </w:tblGrid>
      <w:tr w:rsidR="003C2B90" w:rsidRPr="00417FC5" w:rsidTr="002804A9">
        <w:trPr>
          <w:trHeight w:val="451"/>
        </w:trPr>
        <w:tc>
          <w:tcPr>
            <w:tcW w:w="1242" w:type="dxa"/>
            <w:vAlign w:val="center"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2410" w:type="dxa"/>
            <w:vAlign w:val="center"/>
          </w:tcPr>
          <w:p w:rsidR="003C2B90" w:rsidRPr="002804A9" w:rsidRDefault="003C2B90" w:rsidP="003C2B90">
            <w:pPr>
              <w:spacing w:line="360" w:lineRule="auto"/>
              <w:ind w:leftChars="-1" w:left="31680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3C2B90" w:rsidRPr="00417FC5" w:rsidTr="002804A9">
        <w:trPr>
          <w:trHeight w:val="430"/>
        </w:trPr>
        <w:tc>
          <w:tcPr>
            <w:tcW w:w="1242" w:type="dxa"/>
            <w:vMerge w:val="restart"/>
            <w:vAlign w:val="center"/>
          </w:tcPr>
          <w:p w:rsidR="003C2B90" w:rsidRPr="002804A9" w:rsidRDefault="003C2B90" w:rsidP="002804A9">
            <w:pPr>
              <w:pStyle w:val="ListParagraph"/>
              <w:numPr>
                <w:ilvl w:val="0"/>
                <w:numId w:val="22"/>
              </w:numPr>
              <w:spacing w:line="360" w:lineRule="auto"/>
              <w:ind w:firstLineChars="0"/>
              <w:jc w:val="center"/>
              <w:rPr>
                <w:sz w:val="24"/>
              </w:rPr>
            </w:pPr>
          </w:p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ascii="宋体" w:hAnsi="宋体" w:cs="宋体" w:hint="eastAsia"/>
                <w:sz w:val="24"/>
              </w:rPr>
              <w:t>热身导入</w:t>
            </w:r>
          </w:p>
        </w:tc>
        <w:tc>
          <w:tcPr>
            <w:tcW w:w="5954" w:type="dxa"/>
          </w:tcPr>
          <w:p w:rsidR="003C2B90" w:rsidRPr="002804A9" w:rsidRDefault="003C2B90" w:rsidP="002804A9">
            <w:pPr>
              <w:pStyle w:val="ListParagraph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</w:rPr>
            </w:pPr>
            <w:r w:rsidRPr="002804A9">
              <w:rPr>
                <w:rFonts w:ascii="宋体" w:hAnsi="宋体" w:cs="宋体" w:hint="eastAsia"/>
                <w:sz w:val="24"/>
              </w:rPr>
              <w:t>师生互相问候</w:t>
            </w:r>
          </w:p>
          <w:p w:rsidR="003C2B90" w:rsidRPr="002804A9" w:rsidRDefault="003C2B90" w:rsidP="003D22D9">
            <w:pPr>
              <w:rPr>
                <w:sz w:val="24"/>
              </w:rPr>
            </w:pPr>
            <w:r w:rsidRPr="002804A9">
              <w:rPr>
                <w:sz w:val="24"/>
              </w:rPr>
              <w:t>2.  Sing a song. “</w:t>
            </w:r>
            <w:smartTag w:uri="urn:schemas-microsoft-com:office:smarttags" w:element="PlaceName">
              <w:smartTag w:uri="urn:schemas-microsoft-com:office:smarttags" w:element="place">
                <w:smartTag w:uri="urn:schemas-microsoft-com:office:smarttags" w:element="PlaceName">
                  <w:r w:rsidRPr="002804A9">
                    <w:rPr>
                      <w:sz w:val="24"/>
                    </w:rPr>
                    <w:t>London</w:t>
                  </w:r>
                </w:smartTag>
                <w:r w:rsidRPr="002804A9">
                  <w:rPr>
                    <w:sz w:val="24"/>
                  </w:rPr>
                  <w:t xml:space="preserve"> </w:t>
                </w:r>
                <w:smartTag w:uri="urn:schemas-microsoft-com:office:smarttags" w:element="PlaceType">
                  <w:r w:rsidRPr="002804A9">
                    <w:rPr>
                      <w:sz w:val="24"/>
                    </w:rPr>
                    <w:t>Bridge</w:t>
                  </w:r>
                </w:smartTag>
              </w:smartTag>
            </w:smartTag>
            <w:r w:rsidRPr="002804A9">
              <w:rPr>
                <w:sz w:val="24"/>
              </w:rPr>
              <w:t xml:space="preserve"> is falling down”.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sz w:val="24"/>
              </w:rPr>
              <w:t xml:space="preserve">3.  </w:t>
            </w:r>
            <w:r w:rsidRPr="002804A9">
              <w:rPr>
                <w:color w:val="000000"/>
                <w:kern w:val="0"/>
                <w:sz w:val="24"/>
              </w:rPr>
              <w:t>Free talk.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   T: Tomorrow is a holiday. Where will you do?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   Ss: I will…</w:t>
            </w:r>
          </w:p>
          <w:p w:rsidR="003C2B90" w:rsidRPr="002804A9" w:rsidRDefault="003C2B90" w:rsidP="003D22D9">
            <w:pPr>
              <w:rPr>
                <w:sz w:val="24"/>
              </w:rPr>
            </w:pPr>
            <w:r w:rsidRPr="002804A9">
              <w:rPr>
                <w:sz w:val="24"/>
              </w:rPr>
              <w:t>(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师生互相问好，引入课题，为课堂营造轻松氛围，复习</w:t>
            </w:r>
            <w:r w:rsidRPr="002804A9">
              <w:rPr>
                <w:color w:val="000000"/>
                <w:kern w:val="0"/>
                <w:sz w:val="24"/>
              </w:rPr>
              <w:t>will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句型，引出新课。</w:t>
            </w:r>
            <w:r w:rsidRPr="002804A9">
              <w:rPr>
                <w:sz w:val="24"/>
              </w:rPr>
              <w:t>)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sz w:val="24"/>
              </w:rPr>
            </w:pPr>
            <w:r w:rsidRPr="002804A9">
              <w:rPr>
                <w:sz w:val="24"/>
              </w:rPr>
              <w:t xml:space="preserve">4. </w:t>
            </w:r>
            <w:r w:rsidRPr="002804A9">
              <w:rPr>
                <w:rFonts w:hint="eastAsia"/>
                <w:sz w:val="24"/>
              </w:rPr>
              <w:t>复习第一单元的课文，老师提问，学生回答。</w:t>
            </w:r>
          </w:p>
          <w:p w:rsidR="003C2B90" w:rsidRPr="002804A9" w:rsidRDefault="003C2B90" w:rsidP="003C2B90">
            <w:pPr>
              <w:widowControl/>
              <w:spacing w:line="360" w:lineRule="auto"/>
              <w:ind w:leftChars="114" w:left="31680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T: Boys and girls. Who are they? What will they do this summer?</w:t>
            </w:r>
          </w:p>
          <w:p w:rsidR="003C2B90" w:rsidRPr="002804A9" w:rsidRDefault="003C2B90" w:rsidP="002804A9">
            <w:pPr>
              <w:widowControl/>
              <w:tabs>
                <w:tab w:val="left" w:pos="1591"/>
              </w:tabs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rFonts w:hint="eastAsia"/>
                <w:sz w:val="24"/>
              </w:rPr>
              <w:t>（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听音回顾旧知，激发学生已有知识，引导学生进行语言输出。</w:t>
            </w:r>
            <w:r w:rsidRPr="002804A9">
              <w:rPr>
                <w:rFonts w:hint="eastAsia"/>
                <w:sz w:val="24"/>
              </w:rPr>
              <w:t>）</w:t>
            </w:r>
          </w:p>
        </w:tc>
        <w:tc>
          <w:tcPr>
            <w:tcW w:w="2410" w:type="dxa"/>
          </w:tcPr>
          <w:p w:rsidR="003C2B90" w:rsidRPr="002804A9" w:rsidRDefault="003C2B90" w:rsidP="002804A9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  <w:p w:rsidR="003C2B90" w:rsidRPr="002804A9" w:rsidRDefault="003C2B90" w:rsidP="002804A9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  <w:p w:rsidR="003C2B90" w:rsidRPr="002804A9" w:rsidRDefault="003C2B90" w:rsidP="002804A9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  <w:p w:rsidR="003C2B90" w:rsidRPr="002804A9" w:rsidRDefault="003C2B90" w:rsidP="002804A9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  <w:p w:rsidR="003C2B90" w:rsidRPr="002804A9" w:rsidRDefault="003C2B90" w:rsidP="002804A9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3C2B90" w:rsidRPr="00417FC5" w:rsidTr="002804A9">
        <w:trPr>
          <w:trHeight w:val="430"/>
        </w:trPr>
        <w:tc>
          <w:tcPr>
            <w:tcW w:w="1242" w:type="dxa"/>
            <w:vMerge/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</w:p>
        </w:tc>
        <w:tc>
          <w:tcPr>
            <w:tcW w:w="5954" w:type="dxa"/>
          </w:tcPr>
          <w:p w:rsidR="003C2B90" w:rsidRPr="002804A9" w:rsidRDefault="003C2B90" w:rsidP="002804A9">
            <w:pPr>
              <w:pStyle w:val="ListParagraph"/>
              <w:numPr>
                <w:ilvl w:val="0"/>
                <w:numId w:val="12"/>
              </w:numPr>
              <w:spacing w:line="360" w:lineRule="auto"/>
              <w:ind w:firstLineChars="0"/>
              <w:rPr>
                <w:sz w:val="24"/>
              </w:rPr>
            </w:pPr>
            <w:r w:rsidRPr="002804A9">
              <w:rPr>
                <w:sz w:val="24"/>
              </w:rPr>
              <w:t>Lead in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1</w:t>
            </w:r>
            <w:r w:rsidRPr="002804A9">
              <w:rPr>
                <w:rFonts w:hint="eastAsia"/>
                <w:color w:val="000000"/>
                <w:kern w:val="0"/>
                <w:sz w:val="24"/>
              </w:rPr>
              <w:t>）</w:t>
            </w:r>
            <w:r w:rsidRPr="002804A9">
              <w:rPr>
                <w:color w:val="000000"/>
                <w:kern w:val="0"/>
                <w:sz w:val="24"/>
              </w:rPr>
              <w:t xml:space="preserve">Listen and chant. 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T: Boys and girls, what will you do? 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2</w:t>
            </w:r>
            <w:r w:rsidRPr="002804A9">
              <w:rPr>
                <w:rFonts w:hint="eastAsia"/>
                <w:color w:val="000000"/>
                <w:kern w:val="0"/>
                <w:sz w:val="24"/>
              </w:rPr>
              <w:t>）</w:t>
            </w:r>
            <w:r w:rsidRPr="002804A9">
              <w:rPr>
                <w:color w:val="000000"/>
                <w:kern w:val="0"/>
                <w:sz w:val="24"/>
              </w:rPr>
              <w:t xml:space="preserve">Look and say. </w:t>
            </w:r>
          </w:p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T: Pandas are at the zoo now. There are many animals at the zoo. Can you guess? What are you going to see?</w:t>
            </w:r>
          </w:p>
        </w:tc>
        <w:tc>
          <w:tcPr>
            <w:tcW w:w="2410" w:type="dxa"/>
          </w:tcPr>
          <w:p w:rsidR="003C2B90" w:rsidRPr="002804A9" w:rsidRDefault="003C2B90" w:rsidP="002804A9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C2B90" w:rsidRPr="00417FC5" w:rsidTr="002804A9">
        <w:trPr>
          <w:trHeight w:val="430"/>
        </w:trPr>
        <w:tc>
          <w:tcPr>
            <w:tcW w:w="1242" w:type="dxa"/>
            <w:vAlign w:val="center"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（二）</w:t>
            </w:r>
          </w:p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布置任务</w:t>
            </w:r>
          </w:p>
        </w:tc>
        <w:tc>
          <w:tcPr>
            <w:tcW w:w="5954" w:type="dxa"/>
          </w:tcPr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Make a plan for trip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1) Work in four.  2) Show your plan.</w:t>
            </w:r>
          </w:p>
        </w:tc>
        <w:tc>
          <w:tcPr>
            <w:tcW w:w="2410" w:type="dxa"/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2804A9">
        <w:trPr>
          <w:trHeight w:val="2117"/>
        </w:trPr>
        <w:tc>
          <w:tcPr>
            <w:tcW w:w="1242" w:type="dxa"/>
            <w:vMerge w:val="restart"/>
            <w:vAlign w:val="center"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（三）</w:t>
            </w:r>
          </w:p>
          <w:p w:rsidR="003C2B90" w:rsidRPr="002804A9" w:rsidRDefault="003C2B90" w:rsidP="002804A9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课文学习</w:t>
            </w:r>
          </w:p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1.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通过图片呈现新词</w:t>
            </w:r>
            <w:r w:rsidRPr="002804A9">
              <w:rPr>
                <w:color w:val="000000"/>
                <w:kern w:val="0"/>
                <w:sz w:val="24"/>
              </w:rPr>
              <w:t>postcard,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进行基本词汇教学。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初步感知文本内容，通过观察、思考等方式引导学生了解文本。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课前提问，学生带着问题阅读文本，抓取关键词，了解文本。</w:t>
            </w:r>
          </w:p>
          <w:p w:rsidR="003C2B90" w:rsidRPr="002804A9" w:rsidRDefault="003C2B90" w:rsidP="003C2B90">
            <w:pPr>
              <w:widowControl/>
              <w:spacing w:line="360" w:lineRule="auto"/>
              <w:ind w:left="31680" w:hangingChars="100" w:firstLine="31680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T: Children, what’s this? It’s Lingling’s postcard. What does she say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？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2804A9">
        <w:trPr>
          <w:trHeight w:val="1358"/>
        </w:trPr>
        <w:tc>
          <w:tcPr>
            <w:tcW w:w="1242" w:type="dxa"/>
            <w:vMerge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3C2B90" w:rsidRPr="002804A9" w:rsidRDefault="003C2B90" w:rsidP="00DB3085">
            <w:pPr>
              <w:rPr>
                <w:sz w:val="24"/>
              </w:rPr>
            </w:pPr>
            <w:r w:rsidRPr="002804A9">
              <w:rPr>
                <w:sz w:val="24"/>
              </w:rPr>
              <w:t>2.</w:t>
            </w:r>
            <w:r w:rsidRPr="002804A9">
              <w:rPr>
                <w:rFonts w:hint="eastAsia"/>
                <w:sz w:val="24"/>
              </w:rPr>
              <w:t>学习课文</w:t>
            </w:r>
            <w:r w:rsidRPr="002804A9">
              <w:rPr>
                <w:rFonts w:ascii="宋体" w:hAnsi="宋体" w:cs="宋体" w:hint="eastAsia"/>
                <w:sz w:val="24"/>
              </w:rPr>
              <w:t>，回答问题</w:t>
            </w:r>
            <w:r w:rsidRPr="002804A9">
              <w:rPr>
                <w:rFonts w:hint="eastAsia"/>
                <w:sz w:val="24"/>
              </w:rPr>
              <w:t>，让学生把正确答案圈出来。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Q1: Where is she going to visit?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222222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Q2:</w:t>
            </w:r>
            <w:r w:rsidRPr="002804A9">
              <w:rPr>
                <w:color w:val="222222"/>
                <w:sz w:val="24"/>
              </w:rPr>
              <w:t xml:space="preserve"> What will she see?</w:t>
            </w:r>
          </w:p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222222"/>
                <w:sz w:val="24"/>
              </w:rPr>
            </w:pPr>
            <w:r w:rsidRPr="002804A9">
              <w:rPr>
                <w:color w:val="222222"/>
                <w:sz w:val="24"/>
              </w:rPr>
              <w:t>Q3: Where is she going to go eat?</w:t>
            </w:r>
          </w:p>
          <w:p w:rsidR="003C2B90" w:rsidRPr="002804A9" w:rsidRDefault="003C2B90" w:rsidP="002804A9">
            <w:pPr>
              <w:pStyle w:val="NormalWeb"/>
              <w:adjustRightInd w:val="0"/>
              <w:snapToGrid w:val="0"/>
              <w:spacing w:line="360" w:lineRule="auto"/>
              <w:contextualSpacing/>
              <w:rPr>
                <w:color w:val="222222"/>
              </w:rPr>
            </w:pPr>
            <w:r w:rsidRPr="002804A9">
              <w:rPr>
                <w:color w:val="222222"/>
              </w:rPr>
              <w:t>Q4: Does Lingling like English food? Why?</w:t>
            </w:r>
          </w:p>
          <w:p w:rsidR="003C2B90" w:rsidRPr="002804A9" w:rsidRDefault="003C2B90" w:rsidP="00DB3085">
            <w:pPr>
              <w:rPr>
                <w:sz w:val="24"/>
              </w:rPr>
            </w:pPr>
            <w:r w:rsidRPr="002804A9">
              <w:rPr>
                <w:rFonts w:hint="eastAsia"/>
                <w:sz w:val="24"/>
              </w:rPr>
              <w:t>复述全文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2B90" w:rsidRPr="002804A9" w:rsidRDefault="003C2B90" w:rsidP="00D9453D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2804A9">
        <w:trPr>
          <w:trHeight w:val="569"/>
        </w:trPr>
        <w:tc>
          <w:tcPr>
            <w:tcW w:w="1242" w:type="dxa"/>
            <w:vMerge/>
          </w:tcPr>
          <w:p w:rsidR="003C2B90" w:rsidRPr="002804A9" w:rsidRDefault="003C2B90" w:rsidP="002804A9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:rsidR="003C2B90" w:rsidRPr="002804A9" w:rsidRDefault="003C2B90" w:rsidP="002804A9">
            <w:pPr>
              <w:widowControl/>
              <w:spacing w:line="360" w:lineRule="auto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>3. Lead Ss to write a Postcard.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C2B90" w:rsidRPr="002804A9" w:rsidRDefault="003C2B90" w:rsidP="002804A9">
            <w:pPr>
              <w:spacing w:line="360" w:lineRule="auto"/>
              <w:rPr>
                <w:sz w:val="24"/>
              </w:rPr>
            </w:pPr>
          </w:p>
        </w:tc>
      </w:tr>
    </w:tbl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72"/>
      </w:tblGrid>
      <w:tr w:rsidR="003C2B90" w:rsidRPr="00417FC5" w:rsidTr="00151890">
        <w:trPr>
          <w:trHeight w:val="314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b/>
                <w:sz w:val="24"/>
              </w:rPr>
              <w:t xml:space="preserve">Module 10  Unit 2  I’m going to visit </w:t>
            </w:r>
            <w:smartTag w:uri="urn:schemas-microsoft-com:office:smarttags" w:element="City">
              <w:smartTag w:uri="urn:schemas-microsoft-com:office:smarttags" w:element="place">
                <w:r w:rsidRPr="002804A9">
                  <w:rPr>
                    <w:b/>
                    <w:sz w:val="24"/>
                  </w:rPr>
                  <w:t>London</w:t>
                </w:r>
              </w:smartTag>
            </w:smartTag>
            <w:r w:rsidRPr="002804A9">
              <w:rPr>
                <w:b/>
                <w:sz w:val="24"/>
              </w:rPr>
              <w:t>.</w:t>
            </w:r>
            <w:r>
              <w:rPr>
                <w:b/>
                <w:sz w:val="24"/>
              </w:rPr>
              <w:t xml:space="preserve">   Lesson 2</w:t>
            </w:r>
          </w:p>
        </w:tc>
      </w:tr>
      <w:tr w:rsidR="003C2B90" w:rsidRPr="00417FC5" w:rsidTr="00151890">
        <w:trPr>
          <w:trHeight w:val="1631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一、教学目标</w:t>
            </w:r>
          </w:p>
          <w:p w:rsidR="003C2B90" w:rsidRPr="002804A9" w:rsidRDefault="003C2B90" w:rsidP="003C2B90">
            <w:pPr>
              <w:spacing w:beforeLines="50" w:afterLines="50" w:line="360" w:lineRule="auto"/>
              <w:ind w:leftChars="200" w:left="31680"/>
              <w:rPr>
                <w:b/>
                <w:bCs/>
                <w:color w:val="000000"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sz w:val="24"/>
              </w:rPr>
              <w:t>能够正确听说单词</w:t>
            </w:r>
            <w:r w:rsidRPr="002804A9">
              <w:rPr>
                <w:color w:val="000000"/>
                <w:sz w:val="24"/>
              </w:rPr>
              <w:t>post card , Big Ben, Museum, restaurant, holiday</w:t>
            </w:r>
            <w:r w:rsidRPr="002804A9">
              <w:rPr>
                <w:rFonts w:ascii="宋体" w:hAnsi="宋体" w:cs="宋体" w:hint="eastAsia"/>
                <w:color w:val="000000"/>
                <w:sz w:val="24"/>
              </w:rPr>
              <w:t>以及句型</w:t>
            </w:r>
            <w:r w:rsidRPr="002804A9">
              <w:rPr>
                <w:color w:val="000000"/>
                <w:sz w:val="24"/>
              </w:rPr>
              <w:t>We are going to … I’m going to ...</w:t>
            </w:r>
          </w:p>
          <w:p w:rsidR="003C2B90" w:rsidRPr="002804A9" w:rsidRDefault="003C2B90" w:rsidP="00151890">
            <w:pPr>
              <w:spacing w:line="400" w:lineRule="atLeast"/>
              <w:ind w:left="822"/>
              <w:rPr>
                <w:rFonts w:ascii="宋体"/>
                <w:sz w:val="24"/>
              </w:rPr>
            </w:pPr>
          </w:p>
        </w:tc>
      </w:tr>
      <w:tr w:rsidR="003C2B90" w:rsidRPr="00417FC5" w:rsidTr="00151890">
        <w:trPr>
          <w:trHeight w:val="1487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二、教学内容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bCs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sz w:val="24"/>
              </w:rPr>
              <w:t>正确运用</w:t>
            </w:r>
            <w:r w:rsidRPr="002804A9">
              <w:rPr>
                <w:color w:val="000000"/>
                <w:sz w:val="24"/>
              </w:rPr>
              <w:t>I’m /We’re going to …  I /We will…</w:t>
            </w:r>
            <w:r w:rsidRPr="002804A9">
              <w:rPr>
                <w:rFonts w:ascii="宋体" w:hAnsi="宋体" w:cs="宋体" w:hint="eastAsia"/>
                <w:color w:val="000000"/>
                <w:sz w:val="24"/>
              </w:rPr>
              <w:t>表达个人计划</w:t>
            </w:r>
            <w:r w:rsidRPr="002804A9">
              <w:rPr>
                <w:rFonts w:ascii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3C2B90" w:rsidRPr="00417FC5" w:rsidTr="00151890">
        <w:trPr>
          <w:trHeight w:val="722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三、教学重点</w:t>
            </w:r>
          </w:p>
          <w:p w:rsidR="003C2B90" w:rsidRPr="002804A9" w:rsidRDefault="003C2B90" w:rsidP="00151890">
            <w:pPr>
              <w:spacing w:line="360" w:lineRule="auto"/>
              <w:ind w:firstLine="465"/>
              <w:rPr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能熟练运用本课词句表达个人计划。</w:t>
            </w:r>
          </w:p>
        </w:tc>
      </w:tr>
      <w:tr w:rsidR="003C2B90" w:rsidRPr="00417FC5" w:rsidTr="00151890">
        <w:trPr>
          <w:trHeight w:val="778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四、教学难点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正确恰当使用</w:t>
            </w:r>
            <w:r w:rsidRPr="002804A9">
              <w:rPr>
                <w:color w:val="000000"/>
                <w:kern w:val="0"/>
                <w:sz w:val="24"/>
              </w:rPr>
              <w:t xml:space="preserve">be going to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和</w:t>
            </w:r>
            <w:r w:rsidRPr="002804A9">
              <w:rPr>
                <w:color w:val="000000"/>
                <w:kern w:val="0"/>
                <w:sz w:val="24"/>
              </w:rPr>
              <w:t xml:space="preserve">will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句型</w:t>
            </w:r>
            <w:r w:rsidRPr="002804A9">
              <w:rPr>
                <w:rFonts w:ascii="宋体" w:cs="仿宋_GB2312" w:hint="eastAsia"/>
                <w:color w:val="000000"/>
                <w:kern w:val="0"/>
                <w:sz w:val="24"/>
              </w:rPr>
              <w:t>。</w:t>
            </w:r>
            <w:r w:rsidRPr="002804A9">
              <w:rPr>
                <w:rFonts w:ascii="宋体" w:cs="仿宋_GB2312"/>
                <w:color w:val="000000"/>
                <w:kern w:val="0"/>
                <w:sz w:val="24"/>
              </w:rPr>
              <w:t xml:space="preserve"> </w:t>
            </w:r>
          </w:p>
        </w:tc>
      </w:tr>
      <w:tr w:rsidR="003C2B90" w:rsidRPr="00417FC5" w:rsidTr="00151890">
        <w:trPr>
          <w:trHeight w:val="678"/>
        </w:trPr>
        <w:tc>
          <w:tcPr>
            <w:tcW w:w="8472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五、教学资源</w:t>
            </w:r>
          </w:p>
          <w:p w:rsidR="003C2B90" w:rsidRPr="002804A9" w:rsidRDefault="003C2B90" w:rsidP="003C2B90">
            <w:pPr>
              <w:spacing w:line="360" w:lineRule="auto"/>
              <w:ind w:firstLineChars="200" w:firstLine="31680"/>
              <w:rPr>
                <w:bCs/>
                <w:sz w:val="24"/>
              </w:rPr>
            </w:pPr>
            <w:r w:rsidRPr="002804A9">
              <w:rPr>
                <w:rFonts w:hint="eastAsia"/>
                <w:sz w:val="24"/>
              </w:rPr>
              <w:t>互动教学系统，点读笔，</w:t>
            </w:r>
            <w:r w:rsidRPr="002804A9">
              <w:rPr>
                <w:sz w:val="24"/>
              </w:rPr>
              <w:t>PPT</w:t>
            </w:r>
            <w:r w:rsidRPr="002804A9">
              <w:rPr>
                <w:rFonts w:hint="eastAsia"/>
                <w:sz w:val="24"/>
              </w:rPr>
              <w:t>，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人物头饰</w:t>
            </w:r>
            <w:r w:rsidRPr="002804A9">
              <w:rPr>
                <w:color w:val="000000"/>
                <w:kern w:val="0"/>
                <w:sz w:val="24"/>
              </w:rPr>
              <w:t xml:space="preserve">,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单词卡片</w:t>
            </w:r>
            <w:r w:rsidRPr="002804A9">
              <w:rPr>
                <w:color w:val="000000"/>
                <w:kern w:val="0"/>
                <w:sz w:val="24"/>
              </w:rPr>
              <w:t xml:space="preserve">, </w:t>
            </w: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一封信</w:t>
            </w:r>
            <w:r w:rsidRPr="002804A9">
              <w:rPr>
                <w:rFonts w:ascii="宋体" w:hAnsi="宋体" w:cs="宋体" w:hint="eastAsia"/>
                <w:sz w:val="24"/>
              </w:rPr>
              <w:t>。</w:t>
            </w:r>
          </w:p>
        </w:tc>
      </w:tr>
    </w:tbl>
    <w:p w:rsidR="003C2B90" w:rsidRPr="00417FC5" w:rsidRDefault="003C2B90" w:rsidP="00BC6841">
      <w:pPr>
        <w:spacing w:line="360" w:lineRule="auto"/>
        <w:rPr>
          <w:sz w:val="24"/>
        </w:rPr>
      </w:pPr>
      <w:r w:rsidRPr="00417FC5">
        <w:rPr>
          <w:rFonts w:hAnsi="宋体" w:hint="eastAsia"/>
          <w:sz w:val="24"/>
        </w:rPr>
        <w:t>六、教学过程</w:t>
      </w:r>
    </w:p>
    <w:p w:rsidR="003C2B90" w:rsidRDefault="003C2B90" w:rsidP="00BC6841">
      <w:pPr>
        <w:spacing w:line="360" w:lineRule="auto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说明：</w:t>
      </w:r>
      <w:r w:rsidRPr="00417FC5">
        <w:rPr>
          <w:rFonts w:hAnsi="宋体" w:hint="eastAsia"/>
          <w:sz w:val="24"/>
        </w:rPr>
        <w:t>教学活动具体描述</w:t>
      </w:r>
      <w:r>
        <w:rPr>
          <w:rFonts w:hAnsi="宋体" w:hint="eastAsia"/>
          <w:sz w:val="24"/>
        </w:rPr>
        <w:t>包括</w:t>
      </w:r>
      <w:r w:rsidRPr="00417FC5">
        <w:rPr>
          <w:rFonts w:hAnsi="宋体" w:hint="eastAsia"/>
          <w:sz w:val="24"/>
        </w:rPr>
        <w:t>教学任务的描述，教师的关键语言，板书呈现，教学资源的使用等</w:t>
      </w:r>
      <w:r>
        <w:rPr>
          <w:rFonts w:hAnsi="宋体" w:hint="eastAsia"/>
          <w:sz w:val="24"/>
        </w:rPr>
        <w:t>。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242"/>
        <w:gridCol w:w="5954"/>
        <w:gridCol w:w="2410"/>
      </w:tblGrid>
      <w:tr w:rsidR="003C2B90" w:rsidRPr="00417FC5" w:rsidTr="00151890">
        <w:trPr>
          <w:trHeight w:val="451"/>
        </w:trPr>
        <w:tc>
          <w:tcPr>
            <w:tcW w:w="1242" w:type="dxa"/>
            <w:vAlign w:val="center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教学环节</w:t>
            </w:r>
          </w:p>
        </w:tc>
        <w:tc>
          <w:tcPr>
            <w:tcW w:w="5954" w:type="dxa"/>
            <w:vAlign w:val="center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2410" w:type="dxa"/>
            <w:vAlign w:val="center"/>
          </w:tcPr>
          <w:p w:rsidR="003C2B90" w:rsidRPr="002804A9" w:rsidRDefault="003C2B90" w:rsidP="003C2B90">
            <w:pPr>
              <w:spacing w:line="360" w:lineRule="auto"/>
              <w:ind w:leftChars="-1" w:left="31680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二次备课</w:t>
            </w:r>
          </w:p>
        </w:tc>
      </w:tr>
      <w:tr w:rsidR="003C2B90" w:rsidRPr="00417FC5" w:rsidTr="00151890">
        <w:trPr>
          <w:trHeight w:val="1408"/>
        </w:trPr>
        <w:tc>
          <w:tcPr>
            <w:tcW w:w="1242" w:type="dxa"/>
            <w:vMerge w:val="restart"/>
            <w:vAlign w:val="center"/>
          </w:tcPr>
          <w:p w:rsidR="003C2B90" w:rsidRPr="002804A9" w:rsidRDefault="003C2B90" w:rsidP="00151890">
            <w:pPr>
              <w:spacing w:line="360" w:lineRule="auto"/>
              <w:rPr>
                <w:rFonts w:hAnsi="宋体"/>
                <w:sz w:val="24"/>
              </w:rPr>
            </w:pPr>
          </w:p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（一</w:t>
            </w:r>
            <w:r w:rsidRPr="002804A9">
              <w:rPr>
                <w:rFonts w:hAnsi="宋体" w:hint="eastAsia"/>
                <w:sz w:val="24"/>
              </w:rPr>
              <w:t>）</w:t>
            </w:r>
          </w:p>
          <w:p w:rsidR="003C2B90" w:rsidRPr="002804A9" w:rsidRDefault="003C2B90" w:rsidP="00151890">
            <w:pPr>
              <w:spacing w:line="360" w:lineRule="auto"/>
              <w:jc w:val="center"/>
              <w:rPr>
                <w:kern w:val="0"/>
                <w:sz w:val="24"/>
              </w:rPr>
            </w:pPr>
            <w:r w:rsidRPr="002804A9">
              <w:rPr>
                <w:rFonts w:hAnsi="宋体" w:hint="eastAsia"/>
                <w:kern w:val="0"/>
                <w:sz w:val="24"/>
              </w:rPr>
              <w:t>任务完成</w:t>
            </w:r>
          </w:p>
        </w:tc>
        <w:tc>
          <w:tcPr>
            <w:tcW w:w="5954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sz w:val="24"/>
              </w:rPr>
              <w:t xml:space="preserve">1. </w:t>
            </w:r>
            <w:r w:rsidRPr="002804A9">
              <w:rPr>
                <w:rFonts w:ascii="宋体" w:hAnsi="宋体" w:cs="宋体" w:hint="eastAsia"/>
                <w:sz w:val="24"/>
              </w:rPr>
              <w:t>小组练习</w:t>
            </w:r>
          </w:p>
          <w:p w:rsidR="003C2B90" w:rsidRPr="002804A9" w:rsidRDefault="003C2B90" w:rsidP="00151890">
            <w:pPr>
              <w:ind w:left="360"/>
              <w:rPr>
                <w:sz w:val="24"/>
              </w:rPr>
            </w:pPr>
            <w:r w:rsidRPr="002804A9">
              <w:rPr>
                <w:rFonts w:hint="eastAsia"/>
                <w:sz w:val="24"/>
              </w:rPr>
              <w:t>让学生四人一组制作旅行计划，并相互练习</w:t>
            </w:r>
          </w:p>
        </w:tc>
        <w:tc>
          <w:tcPr>
            <w:tcW w:w="2410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151890">
        <w:trPr>
          <w:trHeight w:val="1949"/>
        </w:trPr>
        <w:tc>
          <w:tcPr>
            <w:tcW w:w="1242" w:type="dxa"/>
            <w:vMerge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954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sz w:val="24"/>
              </w:rPr>
              <w:t xml:space="preserve">2. </w:t>
            </w:r>
            <w:r w:rsidRPr="002804A9">
              <w:rPr>
                <w:rFonts w:ascii="宋体" w:hAnsi="宋体" w:cs="宋体" w:hint="eastAsia"/>
                <w:sz w:val="24"/>
              </w:rPr>
              <w:t>小组展示</w:t>
            </w:r>
          </w:p>
          <w:p w:rsidR="003C2B90" w:rsidRPr="002804A9" w:rsidRDefault="003C2B90" w:rsidP="00151890">
            <w:pPr>
              <w:pStyle w:val="ListParagraph"/>
              <w:spacing w:line="360" w:lineRule="auto"/>
              <w:ind w:left="360" w:firstLineChars="0" w:firstLine="0"/>
              <w:rPr>
                <w:rFonts w:hAnsi="宋体"/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请几个小组到讲台上进行汇报展示，其他同学可以进行提问。</w:t>
            </w:r>
          </w:p>
        </w:tc>
        <w:tc>
          <w:tcPr>
            <w:tcW w:w="2410" w:type="dxa"/>
          </w:tcPr>
          <w:p w:rsidR="003C2B90" w:rsidRPr="002804A9" w:rsidRDefault="003C2B90" w:rsidP="00151890">
            <w:pPr>
              <w:spacing w:line="360" w:lineRule="auto"/>
              <w:rPr>
                <w:rFonts w:hAnsi="宋体"/>
                <w:sz w:val="24"/>
              </w:rPr>
            </w:pPr>
          </w:p>
          <w:p w:rsidR="003C2B90" w:rsidRPr="002804A9" w:rsidRDefault="003C2B90" w:rsidP="00151890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C2B90" w:rsidRPr="00417FC5" w:rsidTr="00151890">
        <w:trPr>
          <w:trHeight w:val="430"/>
        </w:trPr>
        <w:tc>
          <w:tcPr>
            <w:tcW w:w="1242" w:type="dxa"/>
            <w:vAlign w:val="center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（二</w:t>
            </w:r>
            <w:r w:rsidRPr="002804A9">
              <w:rPr>
                <w:rFonts w:hAnsi="宋体" w:hint="eastAsia"/>
                <w:sz w:val="24"/>
              </w:rPr>
              <w:t>）</w:t>
            </w:r>
          </w:p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小结梳理</w:t>
            </w:r>
          </w:p>
        </w:tc>
        <w:tc>
          <w:tcPr>
            <w:tcW w:w="5954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  <w:r w:rsidRPr="002804A9">
              <w:rPr>
                <w:rFonts w:hAnsi="宋体" w:hint="eastAsia"/>
                <w:sz w:val="24"/>
              </w:rPr>
              <w:t>教师提问：我们今天学习了什么？你学会了什么？你还想知道什么？学生可以使用中文或者英文进行回答，目的是引导学生回顾本课所学习的重点知识。</w:t>
            </w:r>
          </w:p>
        </w:tc>
        <w:tc>
          <w:tcPr>
            <w:tcW w:w="2410" w:type="dxa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151890">
        <w:trPr>
          <w:trHeight w:val="1866"/>
        </w:trPr>
        <w:tc>
          <w:tcPr>
            <w:tcW w:w="1242" w:type="dxa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（三</w:t>
            </w:r>
            <w:r w:rsidRPr="002804A9">
              <w:rPr>
                <w:rFonts w:hAnsi="宋体" w:hint="eastAsia"/>
                <w:sz w:val="24"/>
              </w:rPr>
              <w:t>）</w:t>
            </w:r>
          </w:p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课堂</w:t>
            </w:r>
            <w:r w:rsidRPr="002804A9">
              <w:rPr>
                <w:rFonts w:hAnsi="宋体" w:hint="eastAsia"/>
                <w:sz w:val="24"/>
              </w:rPr>
              <w:t>作业</w:t>
            </w:r>
          </w:p>
        </w:tc>
        <w:tc>
          <w:tcPr>
            <w:tcW w:w="5954" w:type="dxa"/>
            <w:vAlign w:val="center"/>
          </w:tcPr>
          <w:p w:rsidR="003C2B90" w:rsidRPr="002804A9" w:rsidRDefault="003C2B90" w:rsidP="003C2B90">
            <w:pPr>
              <w:widowControl/>
              <w:spacing w:line="480" w:lineRule="auto"/>
              <w:ind w:firstLineChars="50" w:firstLine="31680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color w:val="000000"/>
                <w:kern w:val="0"/>
                <w:sz w:val="24"/>
              </w:rPr>
              <w:t xml:space="preserve">  Make a postcard and send to your friends.</w:t>
            </w:r>
          </w:p>
          <w:p w:rsidR="003C2B90" w:rsidRPr="002804A9" w:rsidRDefault="003C2B90" w:rsidP="003C2B90">
            <w:pPr>
              <w:widowControl/>
              <w:spacing w:line="480" w:lineRule="auto"/>
              <w:ind w:firstLineChars="50" w:firstLine="31680"/>
              <w:jc w:val="left"/>
              <w:textAlignment w:val="baseline"/>
              <w:rPr>
                <w:color w:val="000000"/>
                <w:kern w:val="0"/>
                <w:sz w:val="24"/>
              </w:rPr>
            </w:pPr>
            <w:r w:rsidRPr="002804A9">
              <w:rPr>
                <w:rFonts w:ascii="宋体" w:hAnsi="宋体" w:cs="宋体" w:hint="eastAsia"/>
                <w:color w:val="000000"/>
                <w:kern w:val="0"/>
                <w:sz w:val="24"/>
              </w:rPr>
              <w:t>制作一张明信片，并送给你朋友</w:t>
            </w:r>
            <w:r>
              <w:rPr>
                <w:rFonts w:ascii="宋体" w:cs="宋体"/>
                <w:color w:val="000000"/>
                <w:kern w:val="0"/>
                <w:sz w:val="24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带着学生一起制作。</w:t>
            </w:r>
          </w:p>
        </w:tc>
        <w:tc>
          <w:tcPr>
            <w:tcW w:w="2410" w:type="dxa"/>
            <w:vAlign w:val="center"/>
          </w:tcPr>
          <w:p w:rsidR="003C2B90" w:rsidRPr="002804A9" w:rsidRDefault="003C2B90" w:rsidP="00151890">
            <w:pPr>
              <w:spacing w:line="360" w:lineRule="auto"/>
              <w:rPr>
                <w:sz w:val="24"/>
              </w:rPr>
            </w:pPr>
          </w:p>
        </w:tc>
      </w:tr>
      <w:tr w:rsidR="003C2B90" w:rsidRPr="00417FC5" w:rsidTr="00151890">
        <w:trPr>
          <w:trHeight w:val="702"/>
        </w:trPr>
        <w:tc>
          <w:tcPr>
            <w:tcW w:w="9606" w:type="dxa"/>
            <w:gridSpan w:val="3"/>
          </w:tcPr>
          <w:p w:rsidR="003C2B90" w:rsidRPr="002804A9" w:rsidRDefault="003C2B90" w:rsidP="00151890">
            <w:pPr>
              <w:spacing w:line="360" w:lineRule="auto"/>
              <w:jc w:val="center"/>
              <w:rPr>
                <w:sz w:val="24"/>
              </w:rPr>
            </w:pPr>
            <w:r w:rsidRPr="002804A9">
              <w:rPr>
                <w:rFonts w:hint="eastAsia"/>
                <w:sz w:val="24"/>
              </w:rPr>
              <w:t>（七）</w:t>
            </w:r>
            <w:r w:rsidRPr="002804A9">
              <w:rPr>
                <w:sz w:val="24"/>
              </w:rPr>
              <w:t xml:space="preserve"> </w:t>
            </w:r>
            <w:r w:rsidRPr="002804A9">
              <w:rPr>
                <w:rFonts w:hint="eastAsia"/>
                <w:sz w:val="24"/>
              </w:rPr>
              <w:t>板书设计</w:t>
            </w:r>
          </w:p>
        </w:tc>
      </w:tr>
      <w:tr w:rsidR="003C2B90" w:rsidRPr="00417FC5" w:rsidTr="00151890">
        <w:trPr>
          <w:trHeight w:val="5711"/>
        </w:trPr>
        <w:tc>
          <w:tcPr>
            <w:tcW w:w="9606" w:type="dxa"/>
            <w:gridSpan w:val="3"/>
          </w:tcPr>
          <w:p w:rsidR="003C2B90" w:rsidRPr="002804A9" w:rsidRDefault="003C2B90" w:rsidP="00151890">
            <w:pPr>
              <w:spacing w:line="360" w:lineRule="auto"/>
              <w:rPr>
                <w:rFonts w:eastAsia="Times New Roman"/>
                <w:sz w:val="24"/>
              </w:rPr>
            </w:pPr>
            <w:r>
              <w:rPr>
                <w:noProof/>
              </w:rPr>
            </w:r>
            <w:r w:rsidRPr="008B138A">
              <w:rPr>
                <w:sz w:val="24"/>
              </w:rPr>
              <w:pict>
                <v:group id="_x0000_s1026" editas="canvas" style="width:438.7pt;height:206.9pt;mso-position-horizontal-relative:char;mso-position-vertical-relative:line" coordsize="8774,4138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8774;height:4138" o:preferrelative="f">
                    <v:fill o:detectmouseclick="t"/>
                    <v:path o:extrusionok="t" o:connecttype="none"/>
                    <o:lock v:ext="edit" text="t"/>
                  </v:shape>
                  <v:rect id="_x0000_s1028" style="position:absolute;left:154;top:124;width:131;height:312;mso-wrap-style:none" filled="f" stroked="f">
                    <v:textbox style="mso-next-textbox:#_x0000_s1028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color w:val="000000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29" style="position:absolute;left:278;top:111;width:1293;height:624;mso-wrap-style:none" filled="f" stroked="f">
                    <v:textbox style="mso-next-textbox:#_x0000_s102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Module 10 </w:t>
                          </w:r>
                        </w:p>
                      </w:txbxContent>
                    </v:textbox>
                  </v:rect>
                  <v:rect id="_x0000_s1030" style="position:absolute;left:1635;top:111;width:131;height:312;mso-wrap-style:none" filled="f" stroked="f">
                    <v:textbox style="mso-next-textbox:#_x0000_s103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31" style="position:absolute;left:1760;top:111;width:737;height:624;mso-wrap-style:none" filled="f" stroked="f">
                    <v:textbox style="mso-next-textbox:#_x0000_s103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>Unit 2</w:t>
                          </w:r>
                        </w:p>
                      </w:txbxContent>
                    </v:textbox>
                  </v:rect>
                  <v:rect id="_x0000_s1032" style="position:absolute;left:2465;top:111;width:131;height:312;mso-wrap-style:none" filled="f" stroked="f">
                    <v:textbox style="mso-next-textbox:#_x0000_s1032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33" style="position:absolute;top:809;width:8662;height:601" stroked="f"/>
                  <v:rect id="_x0000_s1034" style="position:absolute;left:2416;top:816;width:87;height:312;mso-wrap-style:none" filled="f" stroked="f">
                    <v:textbox style="mso-next-textbox:#_x0000_s103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000000"/>
                              <w:kern w:val="0"/>
                              <w:sz w:val="26"/>
                              <w:szCs w:val="26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035" style="position:absolute;left:2493;top:816;width:87;height:312;mso-wrap-style:none" filled="f" stroked="f">
                    <v:textbox style="mso-next-textbox:#_x0000_s103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000000"/>
                              <w:kern w:val="0"/>
                              <w:sz w:val="26"/>
                              <w:szCs w:val="26"/>
                            </w:rPr>
                            <w:t>’</w:t>
                          </w:r>
                        </w:p>
                      </w:txbxContent>
                    </v:textbox>
                  </v:rect>
                  <v:rect id="_x0000_s1036" style="position:absolute;left:2570;top:816;width:1319;height:624;mso-wrap-style:none" filled="f" stroked="f">
                    <v:textbox style="mso-next-textbox:#_x0000_s103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FF0000"/>
                              <w:kern w:val="0"/>
                              <w:sz w:val="26"/>
                              <w:szCs w:val="26"/>
                            </w:rPr>
                            <w:t>m going to</w:t>
                          </w:r>
                        </w:p>
                      </w:txbxContent>
                    </v:textbox>
                  </v:rect>
                  <v:rect id="_x0000_s1037" style="position:absolute;left:3830;top:816;width:131;height:312;mso-wrap-style:none" filled="f" stroked="f">
                    <v:textbox style="mso-next-textbox:#_x0000_s1037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38" style="position:absolute;left:3892;top:816;width:1609;height:624;mso-wrap-style:none" filled="f" stroked="f">
                    <v:textbox style="mso-next-textbox:#_x0000_s1038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visit </w:t>
                          </w:r>
                          <w:smartTag w:uri="urn:schemas-microsoft-com:office:smarttags" w:element="chmetcnv">
                            <w:smartTagPr>
                              <w:attr w:name="UnitName" w:val="g"/>
                              <w:attr w:name="SourceValue" w:val="3"/>
                              <w:attr w:name="HasSpace" w:val="True"/>
                              <w:attr w:name="Negative" w:val="False"/>
                              <w:attr w:name="NumberType" w:val="1"/>
                              <w:attr w:name="TCSC" w:val="0"/>
                            </w:smartTagPr>
                            <w:smartTag w:uri="urn:schemas-microsoft-com:office:smarttags" w:element="place">
                              <w:smartTag w:uri="urn:schemas-microsoft-com:office:smarttags" w:element="City">
                                <w:r>
                                  <w:rPr>
                                    <w:rFonts w:ascii="Arial Rounded MT Bold" w:hAnsi="Arial Rounded MT Bold" w:cs="Arial Rounded MT Bold"/>
                                    <w:color w:val="222222"/>
                                    <w:kern w:val="0"/>
                                    <w:sz w:val="26"/>
                                    <w:szCs w:val="26"/>
                                  </w:rPr>
                                  <w:t>London</w:t>
                                </w:r>
                              </w:smartTag>
                            </w:smartTag>
                          </w:smartTag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>.</w:t>
                          </w:r>
                        </w:p>
                      </w:txbxContent>
                    </v:textbox>
                  </v:rect>
                  <v:rect id="_x0000_s1039" style="position:absolute;left:5433;top:816;width:131;height:312;mso-wrap-style:none" filled="f" stroked="f">
                    <v:textbox style="mso-next-textbox:#_x0000_s103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40" style="position:absolute;top:1410;width:8662;height:601" stroked="f"/>
                  <v:rect id="_x0000_s1041" style="position:absolute;left:3236;top:1417;width:131;height:312;mso-wrap-style:none" filled="f" stroked="f">
                    <v:textbox style="mso-next-textbox:#_x0000_s104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     </w:t>
                          </w:r>
                        </w:p>
                      </w:txbxContent>
                    </v:textbox>
                  </v:rect>
                  <v:rect id="_x0000_s1042" style="position:absolute;left:4106;top:1417;width:131;height:312;mso-wrap-style:none" filled="f" stroked="f">
                    <v:textbox style="mso-next-textbox:#_x0000_s1042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         </w:t>
                          </w:r>
                        </w:p>
                      </w:txbxContent>
                    </v:textbox>
                  </v:rect>
                  <v:rect id="_x0000_s1043" style="position:absolute;left:5473;top:1417;width:236;height:624;mso-wrap-style:none" filled="f" stroked="f">
                    <v:textbox style="mso-next-textbox:#_x0000_s1043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>1.</w:t>
                          </w:r>
                        </w:p>
                      </w:txbxContent>
                    </v:textbox>
                  </v:rect>
                  <v:rect id="_x0000_s1044" style="position:absolute;left:5699;top:1417;width:131;height:312;mso-wrap-style:none" filled="f" stroked="f">
                    <v:textbox style="mso-next-textbox:#_x0000_s104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_x0000_s1045" style="position:absolute;left:5948;top:1417;width:131;height:312;mso-wrap-style:none" filled="f" stroked="f">
                    <v:textbox style="mso-next-textbox:#_x0000_s104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       </w:t>
                          </w:r>
                        </w:p>
                      </w:txbxContent>
                    </v:textbox>
                  </v:rect>
                  <v:rect id="_x0000_s1046" style="position:absolute;left:7066;top:1417;width:131;height:312;mso-wrap-style:none" filled="f" stroked="f">
                    <v:textbox style="mso-next-textbox:#_x0000_s104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047" style="position:absolute;top:2011;width:8662;height:827" stroked="f"/>
                  <v:rect id="_x0000_s1048" style="position:absolute;left:3214;top:2244;width:131;height:312;mso-wrap-style:none" filled="f" stroked="f">
                    <v:textbox style="mso-next-textbox:#_x0000_s1048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group id="_x0000_s1049" style="position:absolute;left:3467;top:2024;width:1412;height:451" coordorigin="3467,2024" coordsize="1412,451">
                    <v:group id="_x0000_s1050" style="position:absolute;left:3467;top:2029;width:1412;height:446" coordorigin="3467,2029" coordsize="1412,446">
                      <v:rect id="_x0000_s1051" style="position:absolute;left:3467;top:2304;width:303;height:171" fillcolor="silver" stroked="f"/>
                      <v:shape id="_x0000_s1052" style="position:absolute;left:3469;top:2305;width:299;height:167" coordsize="299,167" path="m136,62r63,45l223,121r20,5l253,121r4,-1l270,124r16,9l299,150r-2,7l291,163r-26,4l235,164,203,154,170,139,140,120,56,59,50,55,44,54r-16,l20,53,11,47,4,42,,36,23,1,28,,41,r7,1l57,6,80,23r9,5l97,29r29,l136,30r12,8l159,45r10,9l164,56r-29,l131,58r5,4xe" stroked="f">
                        <v:path arrowok="t"/>
                      </v:shape>
                      <v:rect id="_x0000_s1053" style="position:absolute;left:3467;top:2304;width:303;height:171" fillcolor="silver" stroked="f"/>
                      <v:rect id="_x0000_s1054" style="position:absolute;left:3574;top:2288;width:452;height:187" fillcolor="silver" stroked="f"/>
                      <v:shape id="_x0000_s1055" style="position:absolute;left:3576;top:2289;width:448;height:182" coordsize="448,182" path="m69,6r75,52l165,67r2,-4l164,49r17,-4l208,48r32,9l270,70r37,22l385,141r17,10l423,159r18,8l448,173r-3,5l432,181r-23,1l366,179,338,168r-5,-4l328,157,277,119,234,93,198,82r-6,1l192,88r21,16l252,130r32,20l305,159r14,7l326,173r-2,5l313,181r-20,1l243,178,210,165r-7,-6l203,153,182,133,108,80,51,42,41,36,29,33,6,24,,14,16,6,51,,69,6xe" stroked="f">
                        <v:path arrowok="t"/>
                      </v:shape>
                      <v:rect id="_x0000_s1056" style="position:absolute;left:3574;top:2288;width:452;height:187" fillcolor="silver" stroked="f"/>
                      <v:rect id="_x0000_s1057" style="position:absolute;left:3890;top:2332;width:290;height:143" fillcolor="silver" stroked="f"/>
                      <v:shape id="_x0000_s1058" style="position:absolute;left:3890;top:2334;width:287;height:138" coordsize="287,138" path="m210,71r-77,l134,75r38,17l211,100r13,-3l230,91r4,-3l250,92r19,9l282,111r5,10l285,129r-6,5l252,138r-40,-4l164,121,112,100,51,67,22,46,4,27,,15,5,5,15,1,32,,65,3r40,11l150,30r43,22l212,66r2,4l210,71xm97,46r16,l118,44r-7,-5l87,27,67,23r-6,1l62,29,74,39r12,6l97,46xe" stroked="f">
                        <v:path arrowok="t"/>
                        <o:lock v:ext="edit" verticies="t"/>
                      </v:shape>
                      <v:rect id="_x0000_s1059" style="position:absolute;left:3890;top:2332;width:290;height:143" fillcolor="silver" stroked="f"/>
                      <v:rect id="_x0000_s1060" style="position:absolute;left:4021;top:2286;width:490;height:189" fillcolor="silver" stroked="f"/>
                      <v:shape id="_x0000_s1061" style="position:absolute;left:4024;top:2287;width:486;height:185" coordsize="486,185" path="m328,64r59,31l460,138r25,23l486,170r-5,7l465,183r-26,2l380,180,312,163,248,139,174,100,121,69,87,49,60,35,39,27,9,16,,7,5,2,41,,88,3r21,5l128,16r9,8l135,28r4,6l164,49r85,49l289,118r39,15l357,141r23,2l397,139r1,-5l393,128,378,116,347,99,295,70,224,33,199,24,178,19,165,14,157,3,187,r40,3l257,13r8,5l265,24r5,7l328,64xe" stroked="f">
                        <v:path arrowok="t"/>
                      </v:shape>
                      <v:rect id="_x0000_s1062" style="position:absolute;left:4021;top:2286;width:490;height:189" fillcolor="silver" stroked="f"/>
                      <v:rect id="_x0000_s1063" style="position:absolute;left:4282;top:2286;width:597;height:189" fillcolor="silver" stroked="f"/>
                      <v:shape id="_x0000_s1064" style="position:absolute;left:4284;top:2287;width:592;height:184" coordsize="592,184" path="m231,35r8,13l255,61r15,6l295,76r177,58l504,144r19,4l551,156r25,10l592,178r-2,2l581,181r-65,l501,179,464,167,362,132,328,121r-12,-2l336,134r39,17l386,154r34,13l432,175r-1,5l417,183r-28,1l336,181r-20,-5l296,167,282,154r-4,-5l263,139,177,92,78,41,58,32,41,27,12,17,,7,7,2,42,,85,3r34,12l128,21r4,6l143,35r23,13l192,59r3,-3l184,44,165,28,149,21,136,16,125,8,124,3,159,r40,2l239,15r11,7l252,26r-14,1l229,29r2,6xe" stroked="f">
                        <v:path arrowok="t"/>
                      </v:shape>
                      <v:rect id="_x0000_s1065" style="position:absolute;left:4282;top:2286;width:597;height:189" fillcolor="silver" stroked="f"/>
                      <v:rect id="_x0000_s1066" style="position:absolute;left:3599;top:2068;width:2;height:365" fillcolor="#a603ab" stroked="f"/>
                      <v:rect id="_x0000_s1067" style="position:absolute;left:3601;top:2068;width:3;height:365" fillcolor="#a703aa" stroked="f"/>
                      <v:rect id="_x0000_s1068" style="position:absolute;left:3604;top:2068;width:2;height:365" fillcolor="#a804a9" stroked="f"/>
                      <v:rect id="_x0000_s1069" style="position:absolute;left:3606;top:2068;width:3;height:365" fillcolor="#a904a8" stroked="f"/>
                      <v:rect id="_x0000_s1070" style="position:absolute;left:3609;top:2068;width:2;height:365" fillcolor="#aa04a7" stroked="f"/>
                      <v:rect id="_x0000_s1071" style="position:absolute;left:3611;top:2068;width:3;height:365" fillcolor="#ab04a6" stroked="f"/>
                      <v:rect id="_x0000_s1072" style="position:absolute;left:3614;top:2068;width:2;height:365" fillcolor="#ac05a4" stroked="f"/>
                      <v:rect id="_x0000_s1073" style="position:absolute;left:3616;top:2068;width:3;height:365" fillcolor="#ad05a3" stroked="f"/>
                      <v:rect id="_x0000_s1074" style="position:absolute;left:3619;top:2068;width:2;height:365" fillcolor="#af06a2" stroked="f"/>
                      <v:rect id="_x0000_s1075" style="position:absolute;left:3621;top:2068;width:3;height:365" fillcolor="#b006a1" stroked="f"/>
                      <v:rect id="_x0000_s1076" style="position:absolute;left:3624;top:2068;width:2;height:365" fillcolor="#b106a0" stroked="f"/>
                      <v:rect id="_x0000_s1077" style="position:absolute;left:3626;top:2068;width:3;height:365" fillcolor="#b2069f" stroked="f"/>
                      <v:rect id="_x0000_s1078" style="position:absolute;left:3629;top:2068;width:2;height:365" fillcolor="#b3079e" stroked="f"/>
                      <v:rect id="_x0000_s1079" style="position:absolute;left:3631;top:2068;width:3;height:365" fillcolor="#b4079d" stroked="f"/>
                      <v:rect id="_x0000_s1080" style="position:absolute;left:3634;top:2068;width:2;height:365" fillcolor="#b5089b" stroked="f"/>
                      <v:rect id="_x0000_s1081" style="position:absolute;left:3636;top:2068;width:3;height:365" fillcolor="#b6089a" stroked="f"/>
                      <v:rect id="_x0000_s1082" style="position:absolute;left:3639;top:2068;width:2;height:365" fillcolor="#b70899" stroked="f"/>
                      <v:rect id="_x0000_s1083" style="position:absolute;left:3641;top:2068;width:3;height:365" fillcolor="#b80998" stroked="f"/>
                      <v:rect id="_x0000_s1084" style="position:absolute;left:3644;top:2068;width:2;height:365" fillcolor="#b90997" stroked="f"/>
                      <v:rect id="_x0000_s1085" style="position:absolute;left:3646;top:2068;width:3;height:365" fillcolor="#ba0a96" stroked="f"/>
                      <v:rect id="_x0000_s1086" style="position:absolute;left:3649;top:2068;width:2;height:365" fillcolor="#bb0a95" stroked="f"/>
                      <v:rect id="_x0000_s1087" style="position:absolute;left:3651;top:2068;width:3;height:365" fillcolor="#bd0a93" stroked="f"/>
                      <v:rect id="_x0000_s1088" style="position:absolute;left:3654;top:2068;width:2;height:365" fillcolor="#be0a92" stroked="f"/>
                      <v:rect id="_x0000_s1089" style="position:absolute;left:3656;top:2068;width:2;height:365" fillcolor="#bf0b91" stroked="f"/>
                      <v:rect id="_x0000_s1090" style="position:absolute;left:3658;top:2068;width:3;height:365" fillcolor="#c00b90" stroked="f"/>
                      <v:rect id="_x0000_s1091" style="position:absolute;left:3661;top:2068;width:2;height:365" fillcolor="#c10b8f" stroked="f"/>
                      <v:rect id="_x0000_s1092" style="position:absolute;left:3663;top:2068;width:3;height:365" fillcolor="#c20b8e" stroked="f"/>
                      <v:rect id="_x0000_s1093" style="position:absolute;left:3666;top:2068;width:2;height:365" fillcolor="#c30c8d" stroked="f"/>
                      <v:rect id="_x0000_s1094" style="position:absolute;left:3668;top:2068;width:3;height:365" fillcolor="#c40c8c" stroked="f"/>
                      <v:rect id="_x0000_s1095" style="position:absolute;left:3671;top:2068;width:2;height:365" fillcolor="#c50d8a" stroked="f"/>
                      <v:rect id="_x0000_s1096" style="position:absolute;left:3673;top:2068;width:3;height:365" fillcolor="#c60d89" stroked="f"/>
                      <v:rect id="_x0000_s1097" style="position:absolute;left:3676;top:2068;width:2;height:365" fillcolor="#c70d88" stroked="f"/>
                      <v:rect id="_x0000_s1098" style="position:absolute;left:3678;top:2068;width:3;height:365" fillcolor="#c80d87" stroked="f"/>
                      <v:rect id="_x0000_s1099" style="position:absolute;left:3681;top:2068;width:2;height:365" fillcolor="#ca0e86" stroked="f"/>
                      <v:rect id="_x0000_s1100" style="position:absolute;left:3683;top:2068;width:3;height:365" fillcolor="#cb0e85" stroked="f"/>
                      <v:rect id="_x0000_s1101" style="position:absolute;left:3686;top:2068;width:2;height:365" fillcolor="#cc0f84" stroked="f"/>
                      <v:rect id="_x0000_s1102" style="position:absolute;left:3688;top:2068;width:3;height:365" fillcolor="#cd0f83" stroked="f"/>
                      <v:rect id="_x0000_s1103" style="position:absolute;left:3691;top:2068;width:2;height:365" fillcolor="#ce0f81" stroked="f"/>
                      <v:rect id="_x0000_s1104" style="position:absolute;left:3693;top:2068;width:3;height:365" fillcolor="#cf0f80" stroked="f"/>
                      <v:rect id="_x0000_s1105" style="position:absolute;left:3696;top:2068;width:2;height:365" fillcolor="#d0107f" stroked="f"/>
                      <v:rect id="_x0000_s1106" style="position:absolute;left:3698;top:2068;width:3;height:365" fillcolor="#d1107e" stroked="f"/>
                      <v:rect id="_x0000_s1107" style="position:absolute;left:3701;top:2068;width:2;height:365" fillcolor="#d2117d" stroked="f"/>
                      <v:rect id="_x0000_s1108" style="position:absolute;left:3703;top:2068;width:3;height:365" fillcolor="#d3117c" stroked="f"/>
                      <v:rect id="_x0000_s1109" style="position:absolute;left:3706;top:2068;width:2;height:365" fillcolor="#d4117b" stroked="f"/>
                      <v:rect id="_x0000_s1110" style="position:absolute;left:3708;top:2068;width:3;height:365" fillcolor="#d51179" stroked="f"/>
                      <v:rect id="_x0000_s1111" style="position:absolute;left:3711;top:2068;width:2;height:365" fillcolor="#d61278" stroked="f"/>
                      <v:rect id="_x0000_s1112" style="position:absolute;left:3713;top:2068;width:3;height:365" fillcolor="#d81277" stroked="f"/>
                      <v:rect id="_x0000_s1113" style="position:absolute;left:3716;top:2068;width:2;height:365" fillcolor="#d91376" stroked="f"/>
                      <v:rect id="_x0000_s1114" style="position:absolute;left:3718;top:2068;width:3;height:365" fillcolor="#da1375" stroked="f"/>
                      <v:rect id="_x0000_s1115" style="position:absolute;left:3721;top:2068;width:2;height:365" fillcolor="#db1374" stroked="f"/>
                      <v:rect id="_x0000_s1116" style="position:absolute;left:3723;top:2068;width:3;height:365" fillcolor="#dc1373" stroked="f"/>
                      <v:rect id="_x0000_s1117" style="position:absolute;left:3726;top:2068;width:2;height:365" fillcolor="#dd1472" stroked="f"/>
                      <v:rect id="_x0000_s1118" style="position:absolute;left:3728;top:2068;width:3;height:365" fillcolor="#de1470" stroked="f"/>
                      <v:rect id="_x0000_s1119" style="position:absolute;left:3731;top:2068;width:2;height:365" fillcolor="#df156f" stroked="f"/>
                      <v:rect id="_x0000_s1120" style="position:absolute;left:3733;top:2068;width:3;height:365" fillcolor="#e0156e" stroked="f"/>
                      <v:rect id="_x0000_s1121" style="position:absolute;left:3736;top:2068;width:2;height:365" fillcolor="#e2156c" stroked="f"/>
                      <v:rect id="_x0000_s1122" style="position:absolute;left:3738;top:2068;width:2;height:365" fillcolor="#e3156b" stroked="f"/>
                      <v:rect id="_x0000_s1123" style="position:absolute;left:3740;top:2068;width:3;height:365" fillcolor="#e4166a" stroked="f"/>
                      <v:rect id="_x0000_s1124" style="position:absolute;left:3743;top:2068;width:2;height:365" fillcolor="#e51669" stroked="f"/>
                      <v:rect id="_x0000_s1125" style="position:absolute;left:3745;top:2068;width:3;height:365" fillcolor="#e61768" stroked="f"/>
                      <v:rect id="_x0000_s1126" style="position:absolute;left:3748;top:2068;width:2;height:365" fillcolor="#e71767" stroked="f"/>
                      <v:rect id="_x0000_s1127" style="position:absolute;left:3750;top:2068;width:3;height:365" fillcolor="#e81766" stroked="f"/>
                      <v:rect id="_x0000_s1128" style="position:absolute;left:3753;top:2068;width:2;height:365" fillcolor="#e81764" stroked="f"/>
                      <v:rect id="_x0000_s1129" style="position:absolute;left:3755;top:2068;width:3;height:365" fillcolor="#e81863" stroked="f"/>
                      <v:rect id="_x0000_s1130" style="position:absolute;left:3758;top:2068;width:2;height:365" fillcolor="#e81862" stroked="f"/>
                      <v:rect id="_x0000_s1131" style="position:absolute;left:3760;top:2068;width:3;height:365" fillcolor="#e81961" stroked="f"/>
                      <v:rect id="_x0000_s1132" style="position:absolute;left:3763;top:2068;width:2;height:365" fillcolor="#e81960" stroked="f"/>
                      <v:rect id="_x0000_s1133" style="position:absolute;left:3768;top:2029;width:2;height:399" fillcolor="#e91a5e" stroked="f"/>
                      <v:rect id="_x0000_s1134" style="position:absolute;left:3770;top:2029;width:3;height:399" fillcolor="#e91b5d" stroked="f"/>
                      <v:rect id="_x0000_s1135" style="position:absolute;left:3773;top:2029;width:2;height:399" fillcolor="#e91c5c" stroked="f"/>
                      <v:rect id="_x0000_s1136" style="position:absolute;left:3775;top:2029;width:3;height:399" fillcolor="#e91d5b" stroked="f"/>
                      <v:rect id="_x0000_s1137" style="position:absolute;left:3778;top:2029;width:2;height:399" fillcolor="#e91d5a" stroked="f"/>
                      <v:rect id="_x0000_s1138" style="position:absolute;left:3780;top:2029;width:3;height:399" fillcolor="#e91e59" stroked="f"/>
                      <v:rect id="_x0000_s1139" style="position:absolute;left:3783;top:2029;width:2;height:399" fillcolor="#e91e58" stroked="f"/>
                      <v:rect id="_x0000_s1140" style="position:absolute;left:3785;top:2029;width:3;height:399" fillcolor="#e91f57" stroked="f"/>
                      <v:rect id="_x0000_s1141" style="position:absolute;left:3788;top:2029;width:2;height:399" fillcolor="#e91f56" stroked="f"/>
                      <v:rect id="_x0000_s1142" style="position:absolute;left:3790;top:2029;width:3;height:399" fillcolor="#e92055" stroked="f"/>
                      <v:rect id="_x0000_s1143" style="position:absolute;left:3793;top:2029;width:2;height:399" fillcolor="#e92054" stroked="f"/>
                      <v:rect id="_x0000_s1144" style="position:absolute;left:3795;top:2029;width:3;height:399" fillcolor="#e92153" stroked="f"/>
                      <v:rect id="_x0000_s1145" style="position:absolute;left:3798;top:2029;width:2;height:399" fillcolor="#e92152" stroked="f"/>
                      <v:rect id="_x0000_s1146" style="position:absolute;left:3800;top:2029;width:3;height:399" fillcolor="#ea2251" stroked="f"/>
                      <v:rect id="_x0000_s1147" style="position:absolute;left:3803;top:2029;width:2;height:399" fillcolor="#ea2250" stroked="f"/>
                      <v:rect id="_x0000_s1148" style="position:absolute;left:3805;top:2029;width:3;height:399" fillcolor="#ea234f" stroked="f"/>
                      <v:rect id="_x0000_s1149" style="position:absolute;left:3808;top:2029;width:2;height:399" fillcolor="#ea234e" stroked="f"/>
                      <v:rect id="_x0000_s1150" style="position:absolute;left:3810;top:2029;width:3;height:399" fillcolor="#ea244d" stroked="f"/>
                      <v:rect id="_x0000_s1151" style="position:absolute;left:3813;top:2029;width:2;height:399" fillcolor="#ea244c" stroked="f"/>
                      <v:rect id="_x0000_s1152" style="position:absolute;left:3815;top:2029;width:3;height:399" fillcolor="#ea254b" stroked="f"/>
                      <v:rect id="_x0000_s1153" style="position:absolute;left:3818;top:2029;width:2;height:399" fillcolor="#ea254a" stroked="f"/>
                      <v:rect id="_x0000_s1154" style="position:absolute;left:3820;top:2029;width:3;height:399" fillcolor="#ea2649" stroked="f"/>
                      <v:rect id="_x0000_s1155" style="position:absolute;left:3823;top:2029;width:2;height:399" fillcolor="#ea2648" stroked="f"/>
                      <v:rect id="_x0000_s1156" style="position:absolute;left:3825;top:2029;width:2;height:399" fillcolor="#ea2747" stroked="f"/>
                      <v:rect id="_x0000_s1157" style="position:absolute;left:3827;top:2029;width:3;height:399" fillcolor="#ea2746" stroked="f"/>
                      <v:rect id="_x0000_s1158" style="position:absolute;left:3830;top:2029;width:2;height:399" fillcolor="#eb2845" stroked="f"/>
                      <v:rect id="_x0000_s1159" style="position:absolute;left:3832;top:2029;width:3;height:399" fillcolor="#eb2844" stroked="f"/>
                      <v:rect id="_x0000_s1160" style="position:absolute;left:3835;top:2029;width:2;height:399" fillcolor="#eb2942" stroked="f"/>
                      <v:rect id="_x0000_s1161" style="position:absolute;left:3837;top:2029;width:3;height:399" fillcolor="#eb2a41" stroked="f"/>
                      <v:rect id="_x0000_s1162" style="position:absolute;left:3840;top:2029;width:2;height:399" fillcolor="#eb2a40" stroked="f"/>
                      <v:rect id="_x0000_s1163" style="position:absolute;left:3842;top:2029;width:3;height:399" fillcolor="#eb2b3f" stroked="f"/>
                      <v:rect id="_x0000_s1164" style="position:absolute;left:3845;top:2029;width:2;height:399" fillcolor="#eb2b3e" stroked="f"/>
                      <v:rect id="_x0000_s1165" style="position:absolute;left:3847;top:2029;width:3;height:399" fillcolor="#eb2c3d" stroked="f"/>
                      <v:rect id="_x0000_s1166" style="position:absolute;left:3850;top:2029;width:2;height:399" fillcolor="#eb2c3c" stroked="f"/>
                      <v:rect id="_x0000_s1167" style="position:absolute;left:3852;top:2029;width:3;height:399" fillcolor="#eb2d3b" stroked="f"/>
                      <v:rect id="_x0000_s1168" style="position:absolute;left:3855;top:2029;width:2;height:399" fillcolor="#eb2d3a" stroked="f"/>
                      <v:rect id="_x0000_s1169" style="position:absolute;left:3857;top:2029;width:3;height:399" fillcolor="#eb2e39" stroked="f"/>
                      <v:rect id="_x0000_s1170" style="position:absolute;left:3860;top:2029;width:2;height:399" fillcolor="#eb2e38" stroked="f"/>
                      <v:rect id="_x0000_s1171" style="position:absolute;left:3862;top:2029;width:3;height:399" fillcolor="#ec2f37" stroked="f"/>
                      <v:rect id="_x0000_s1172" style="position:absolute;left:3865;top:2029;width:2;height:399" fillcolor="#ec2f36" stroked="f"/>
                      <v:rect id="_x0000_s1173" style="position:absolute;left:3867;top:2029;width:3;height:399" fillcolor="#ec3035" stroked="f"/>
                      <v:rect id="_x0000_s1174" style="position:absolute;left:3870;top:2029;width:2;height:399" fillcolor="#ec3034" stroked="f"/>
                      <v:rect id="_x0000_s1175" style="position:absolute;left:3872;top:2029;width:3;height:399" fillcolor="#ec3133" stroked="f"/>
                      <v:rect id="_x0000_s1176" style="position:absolute;left:3875;top:2029;width:2;height:399" fillcolor="#ec3132" stroked="f"/>
                      <v:rect id="_x0000_s1177" style="position:absolute;left:3877;top:2029;width:3;height:399" fillcolor="#ec3231" stroked="f"/>
                      <v:rect id="_x0000_s1178" style="position:absolute;left:3880;top:2029;width:2;height:399" fillcolor="#ec3230" stroked="f"/>
                      <v:rect id="_x0000_s1179" style="position:absolute;left:3882;top:2029;width:3;height:399" fillcolor="#ec332f" stroked="f"/>
                      <v:rect id="_x0000_s1180" style="position:absolute;left:3885;top:2029;width:2;height:399" fillcolor="#ec332e" stroked="f"/>
                      <v:rect id="_x0000_s1181" style="position:absolute;left:3887;top:2029;width:3;height:399" fillcolor="#ec342d" stroked="f"/>
                      <v:rect id="_x0000_s1182" style="position:absolute;left:3890;top:2029;width:2;height:399" fillcolor="#ec342c" stroked="f"/>
                      <v:rect id="_x0000_s1183" style="position:absolute;left:3892;top:2029;width:3;height:399" fillcolor="#ed352b" stroked="f"/>
                      <v:rect id="_x0000_s1184" style="position:absolute;left:3895;top:2029;width:2;height:399" fillcolor="#ed352a" stroked="f"/>
                      <v:rect id="_x0000_s1185" style="position:absolute;left:3897;top:2029;width:3;height:399" fillcolor="#ed3629" stroked="f"/>
                      <v:rect id="_x0000_s1186" style="position:absolute;left:3900;top:2029;width:2;height:399" fillcolor="#ed3728" stroked="f"/>
                      <v:rect id="_x0000_s1187" style="position:absolute;left:3902;top:2029;width:3;height:399" fillcolor="#ed3827" stroked="f"/>
                      <v:rect id="_x0000_s1188" style="position:absolute;left:3905;top:2029;width:2;height:399" fillcolor="#ed3826" stroked="f"/>
                      <v:rect id="_x0000_s1189" style="position:absolute;left:3907;top:2029;width:2;height:399" fillcolor="#ed3925" stroked="f"/>
                      <v:rect id="_x0000_s1190" style="position:absolute;left:3909;top:2029;width:3;height:399" fillcolor="#ed3924" stroked="f"/>
                      <v:rect id="_x0000_s1191" style="position:absolute;left:3912;top:2029;width:2;height:399" fillcolor="#ed3a23" stroked="f"/>
                      <v:rect id="_x0000_s1192" style="position:absolute;left:3914;top:2029;width:3;height:399" fillcolor="#ed3a21" stroked="f"/>
                      <v:rect id="_x0000_s1193" style="position:absolute;left:3917;top:2029;width:2;height:399" fillcolor="#ed3b20" stroked="f"/>
                      <v:rect id="_x0000_s1194" style="position:absolute;left:3919;top:2029;width:3;height:399" fillcolor="#ed3b1f" stroked="f"/>
                      <v:rect id="_x0000_s1195" style="position:absolute;left:3922;top:2029;width:2;height:399" fillcolor="#ee3c1e" stroked="f"/>
                      <v:rect id="_x0000_s1196" style="position:absolute;left:3924;top:2029;width:3;height:399" fillcolor="#ee3c1d" stroked="f"/>
                      <v:rect id="_x0000_s1197" style="position:absolute;left:3927;top:2029;width:2;height:399" fillcolor="#ee3d1c" stroked="f"/>
                      <v:rect id="_x0000_s1198" style="position:absolute;left:3929;top:2029;width:3;height:399" fillcolor="#ee3d1b" stroked="f"/>
                      <v:rect id="_x0000_s1199" style="position:absolute;left:3932;top:2029;width:2;height:399" fillcolor="#ee3e1a" stroked="f"/>
                      <v:rect id="_x0000_s1200" style="position:absolute;left:3934;top:2029;width:3;height:399" fillcolor="#ee3e19" stroked="f"/>
                      <v:rect id="_x0000_s1201" style="position:absolute;left:3937;top:2029;width:2;height:399" fillcolor="#ee3f17" stroked="f"/>
                      <v:rect id="_x0000_s1202" style="position:absolute;left:3939;top:2029;width:3;height:399" fillcolor="#ee4017" stroked="f"/>
                      <v:rect id="_x0000_s1203" style="position:absolute;left:3942;top:2029;width:2;height:399" fillcolor="#ee4117" stroked="f"/>
                      <v:rect id="_x0000_s1204" style="position:absolute;left:3944;top:2029;width:3;height:399" fillcolor="#ee4317" stroked="f"/>
                      <v:rect id="_x0000_s1205" style="position:absolute;left:3947;top:2029;width:2;height:399" fillcolor="#ef4516" stroked="f"/>
                      <v:rect id="_x0000_s1206" style="position:absolute;left:3949;top:2029;width:3;height:399" fillcolor="#ef4716" stroked="f"/>
                      <v:rect id="_x0000_s1207" style="position:absolute;left:3952;top:2029;width:2;height:399" fillcolor="#ef4816" stroked="f"/>
                      <v:rect id="_x0000_s1208" style="position:absolute;left:3954;top:2029;width:3;height:399" fillcolor="#ef4a16" stroked="f"/>
                      <v:rect id="_x0000_s1209" style="position:absolute;left:3957;top:2029;width:2;height:399" fillcolor="#ef4c15" stroked="f"/>
                      <v:rect id="_x0000_s1210" style="position:absolute;left:3959;top:2029;width:3;height:399" fillcolor="#ef4e15" stroked="f"/>
                      <v:rect id="_x0000_s1211" style="position:absolute;left:3962;top:2029;width:2;height:399" fillcolor="#f04f15" stroked="f"/>
                      <v:rect id="_x0000_s1212" style="position:absolute;left:3964;top:2029;width:3;height:399" fillcolor="#f05115" stroked="f"/>
                      <v:rect id="_x0000_s1213" style="position:absolute;left:3967;top:2029;width:2;height:399" fillcolor="#f05314" stroked="f"/>
                      <v:rect id="_x0000_s1214" style="position:absolute;left:3969;top:2029;width:3;height:399" fillcolor="#f05514" stroked="f"/>
                      <v:rect id="_x0000_s1215" style="position:absolute;left:3972;top:2029;width:2;height:399" fillcolor="#f05714" stroked="f"/>
                      <v:rect id="_x0000_s1216" style="position:absolute;left:3974;top:2029;width:3;height:399" fillcolor="#f05914" stroked="f"/>
                      <v:rect id="_x0000_s1217" style="position:absolute;left:3977;top:2029;width:2;height:399" fillcolor="#f05b14" stroked="f"/>
                      <v:rect id="_x0000_s1218" style="position:absolute;left:3979;top:2029;width:3;height:399" fillcolor="#f05c14" stroked="f"/>
                      <v:rect id="_x0000_s1219" style="position:absolute;left:3982;top:2029;width:2;height:399" fillcolor="#f15e13" stroked="f"/>
                      <v:rect id="_x0000_s1220" style="position:absolute;left:3984;top:2029;width:3;height:399" fillcolor="#f16013" stroked="f"/>
                      <v:rect id="_x0000_s1221" style="position:absolute;left:3987;top:2029;width:2;height:399" fillcolor="#f16213" stroked="f"/>
                      <v:rect id="_x0000_s1222" style="position:absolute;left:3989;top:2029;width:3;height:399" fillcolor="#f16413" stroked="f"/>
                      <v:rect id="_x0000_s1223" style="position:absolute;left:3992;top:2029;width:2;height:399" fillcolor="#f16612" stroked="f"/>
                      <v:rect id="_x0000_s1224" style="position:absolute;left:3994;top:2029;width:2;height:399" fillcolor="#f16712" stroked="f"/>
                      <v:rect id="_x0000_s1225" style="position:absolute;left:3996;top:2029;width:3;height:399" fillcolor="#f26912" stroked="f"/>
                      <v:rect id="_x0000_s1226" style="position:absolute;left:3999;top:2029;width:2;height:399" fillcolor="#f26b12" stroked="f"/>
                      <v:rect id="_x0000_s1227" style="position:absolute;left:4001;top:2029;width:3;height:399" fillcolor="#f26d11" stroked="f"/>
                      <v:rect id="_x0000_s1228" style="position:absolute;left:4009;top:2135;width:2;height:296" fillcolor="#f27211" stroked="f"/>
                      <v:rect id="_x0000_s1229" style="position:absolute;left:4011;top:2135;width:3;height:296" fillcolor="#f37411" stroked="f"/>
                      <v:rect id="_x0000_s1230" style="position:absolute;left:4014;top:2135;width:2;height:296" fillcolor="#f37611" stroked="f"/>
                      <v:rect id="_x0000_s1231" style="position:absolute;left:4016;top:2135;width:3;height:296" fillcolor="#f37810" stroked="f"/>
                      <v:rect id="_x0000_s1232" style="position:absolute;left:4019;top:2135;width:2;height:296" fillcolor="#f37910" stroked="f"/>
                      <v:rect id="_x0000_s1233" style="position:absolute;left:4021;top:2135;width:3;height:296" fillcolor="#f37b10" stroked="f"/>
                      <v:rect id="_x0000_s1234" style="position:absolute;left:4024;top:2135;width:2;height:296" fillcolor="#f37d10" stroked="f"/>
                      <v:rect id="_x0000_s1235" style="position:absolute;left:4026;top:2135;width:3;height:296" fillcolor="#f47f0f" stroked="f"/>
                      <v:rect id="_x0000_s1236" style="position:absolute;left:4029;top:2135;width:2;height:296" fillcolor="#f4800f" stroked="f"/>
                      <v:rect id="_x0000_s1237" style="position:absolute;left:4031;top:2135;width:3;height:296" fillcolor="#f4820f" stroked="f"/>
                      <v:rect id="_x0000_s1238" style="position:absolute;left:4034;top:2135;width:2;height:296" fillcolor="#f4840f" stroked="f"/>
                      <v:rect id="_x0000_s1239" style="position:absolute;left:4036;top:2135;width:3;height:296" fillcolor="#f4860e" stroked="f"/>
                      <v:rect id="_x0000_s1240" style="position:absolute;left:4039;top:2135;width:2;height:296" fillcolor="#f5880e" stroked="f"/>
                      <v:rect id="_x0000_s1241" style="position:absolute;left:4041;top:2135;width:3;height:296" fillcolor="#f58a0e" stroked="f"/>
                      <v:rect id="_x0000_s1242" style="position:absolute;left:4044;top:2135;width:2;height:296" fillcolor="#f58c0e" stroked="f"/>
                      <v:rect id="_x0000_s1243" style="position:absolute;left:4046;top:2135;width:3;height:296" fillcolor="#f58d0e" stroked="f"/>
                      <v:rect id="_x0000_s1244" style="position:absolute;left:4049;top:2135;width:2;height:296" fillcolor="#f58f0d" stroked="f"/>
                      <v:rect id="_x0000_s1245" style="position:absolute;left:4051;top:2135;width:3;height:296" fillcolor="#f5910d" stroked="f"/>
                      <v:rect id="_x0000_s1246" style="position:absolute;left:4054;top:2135;width:2;height:296" fillcolor="#f6930d" stroked="f"/>
                      <v:rect id="_x0000_s1247" style="position:absolute;left:4056;top:2135;width:3;height:296" fillcolor="#f6940d" stroked="f"/>
                      <v:rect id="_x0000_s1248" style="position:absolute;left:4059;top:2135;width:2;height:296" fillcolor="#f6960c" stroked="f"/>
                      <v:rect id="_x0000_s1249" style="position:absolute;left:4061;top:2135;width:3;height:296" fillcolor="#f6980c" stroked="f"/>
                      <v:rect id="_x0000_s1250" style="position:absolute;left:4064;top:2135;width:2;height:296" fillcolor="#f69a0c" stroked="f"/>
                    </v:group>
                    <v:group id="_x0000_s1251" style="position:absolute;left:4066;top:2024;width:597;height:407" coordorigin="4066,2024" coordsize="597,407">
                      <v:rect id="_x0000_s1252" style="position:absolute;left:4066;top:2135;width:3;height:296" fillcolor="#f69b0c" stroked="f"/>
                      <v:rect id="_x0000_s1253" style="position:absolute;left:4069;top:2135;width:2;height:296" fillcolor="#f79d0c" stroked="f"/>
                      <v:rect id="_x0000_s1254" style="position:absolute;left:4071;top:2135;width:3;height:296" fillcolor="#f79f0c" stroked="f"/>
                      <v:rect id="_x0000_s1255" style="position:absolute;left:4074;top:2135;width:2;height:296" fillcolor="#f7a10b" stroked="f"/>
                      <v:rect id="_x0000_s1256" style="position:absolute;left:4076;top:2135;width:3;height:296" fillcolor="#f7a30b" stroked="f"/>
                      <v:rect id="_x0000_s1257" style="position:absolute;left:4079;top:2135;width:2;height:296" fillcolor="#f7a50b" stroked="f"/>
                      <v:rect id="_x0000_s1258" style="position:absolute;left:4081;top:2135;width:2;height:296" fillcolor="#f7a60b" stroked="f"/>
                      <v:rect id="_x0000_s1259" style="position:absolute;left:4083;top:2135;width:3;height:296" fillcolor="#f7a80a" stroked="f"/>
                      <v:rect id="_x0000_s1260" style="position:absolute;left:4086;top:2135;width:2;height:296" fillcolor="#f7aa0a" stroked="f"/>
                      <v:rect id="_x0000_s1261" style="position:absolute;left:4088;top:2135;width:3;height:296" fillcolor="#f8ac0a" stroked="f"/>
                      <v:rect id="_x0000_s1262" style="position:absolute;left:4091;top:2135;width:2;height:296" fillcolor="#f8ae0a" stroked="f"/>
                      <v:rect id="_x0000_s1263" style="position:absolute;left:4093;top:2135;width:3;height:296" fillcolor="#f8b009" stroked="f"/>
                      <v:rect id="_x0000_s1264" style="position:absolute;left:4096;top:2135;width:2;height:296" fillcolor="#f8b109" stroked="f"/>
                      <v:rect id="_x0000_s1265" style="position:absolute;left:4098;top:2135;width:3;height:296" fillcolor="#f8b309" stroked="f"/>
                      <v:rect id="_x0000_s1266" style="position:absolute;left:4101;top:2135;width:2;height:296" fillcolor="#f8b509" stroked="f"/>
                      <v:rect id="_x0000_s1267" style="position:absolute;left:4103;top:2135;width:3;height:296" fillcolor="#f9b709" stroked="f"/>
                      <v:rect id="_x0000_s1268" style="position:absolute;left:4106;top:2135;width:2;height:296" fillcolor="#f9b909" stroked="f"/>
                      <v:rect id="_x0000_s1269" style="position:absolute;left:4108;top:2135;width:3;height:296" fillcolor="#f9bb08" stroked="f"/>
                      <v:rect id="_x0000_s1270" style="position:absolute;left:4111;top:2135;width:2;height:296" fillcolor="#f9bd08" stroked="f"/>
                      <v:rect id="_x0000_s1271" style="position:absolute;left:4113;top:2135;width:3;height:296" fillcolor="#f9be08" stroked="f"/>
                      <v:rect id="_x0000_s1272" style="position:absolute;left:4116;top:2135;width:2;height:296" fillcolor="#f9c008" stroked="f"/>
                      <v:rect id="_x0000_s1273" style="position:absolute;left:4118;top:2135;width:3;height:296" fillcolor="#fac207" stroked="f"/>
                      <v:rect id="_x0000_s1274" style="position:absolute;left:4121;top:2135;width:2;height:296" fillcolor="#fac407" stroked="f"/>
                      <v:rect id="_x0000_s1275" style="position:absolute;left:4123;top:2135;width:3;height:296" fillcolor="#fac507" stroked="f"/>
                      <v:rect id="_x0000_s1276" style="position:absolute;left:4126;top:2135;width:2;height:296" fillcolor="#fac707" stroked="f"/>
                      <v:rect id="_x0000_s1277" style="position:absolute;left:4128;top:2135;width:3;height:296" fillcolor="#fac906" stroked="f"/>
                      <v:rect id="_x0000_s1278" style="position:absolute;left:4131;top:2135;width:2;height:296" fillcolor="#facb06" stroked="f"/>
                      <v:rect id="_x0000_s1279" style="position:absolute;left:4133;top:2135;width:3;height:296" fillcolor="#fbcc06" stroked="f"/>
                      <v:rect id="_x0000_s1280" style="position:absolute;left:4136;top:2135;width:2;height:296" fillcolor="#fbce06" stroked="f"/>
                      <v:rect id="_x0000_s1281" style="position:absolute;left:4138;top:2135;width:3;height:296" fillcolor="#fbd006" stroked="f"/>
                      <v:rect id="_x0000_s1282" style="position:absolute;left:4141;top:2135;width:2;height:296" fillcolor="#fbd206" stroked="f"/>
                      <v:rect id="_x0000_s1283" style="position:absolute;left:4143;top:2135;width:3;height:296" fillcolor="#fbd405" stroked="f"/>
                      <v:rect id="_x0000_s1284" style="position:absolute;left:4146;top:2135;width:2;height:296" fillcolor="#fbd605" stroked="f"/>
                      <v:rect id="_x0000_s1285" style="position:absolute;left:4148;top:2135;width:3;height:296" fillcolor="#fcd705" stroked="f"/>
                      <v:rect id="_x0000_s1286" style="position:absolute;left:4151;top:2135;width:2;height:296" fillcolor="#fcd905" stroked="f"/>
                      <v:rect id="_x0000_s1287" style="position:absolute;left:4153;top:2135;width:3;height:296" fillcolor="#fcdb04" stroked="f"/>
                      <v:rect id="_x0000_s1288" style="position:absolute;left:4156;top:2135;width:2;height:296" fillcolor="#fcdd04" stroked="f"/>
                      <v:rect id="_x0000_s1289" style="position:absolute;left:4158;top:2135;width:3;height:296" fillcolor="#fcde04" stroked="f"/>
                      <v:rect id="_x0000_s1290" style="position:absolute;left:4161;top:2135;width:2;height:296" fillcolor="#fce004" stroked="f"/>
                      <v:rect id="_x0000_s1291" style="position:absolute;left:4163;top:2135;width:2;height:296" fillcolor="#fde203" stroked="f"/>
                      <v:rect id="_x0000_s1292" style="position:absolute;left:4165;top:2135;width:3;height:296" fillcolor="#fde403" stroked="f"/>
                      <v:rect id="_x0000_s1293" style="position:absolute;left:4168;top:2135;width:2;height:296" fillcolor="#fde503" stroked="f"/>
                      <v:rect id="_x0000_s1294" style="position:absolute;left:4170;top:2135;width:3;height:296" fillcolor="#fde703" stroked="f"/>
                      <v:rect id="_x0000_s1295" style="position:absolute;left:4173;top:2135;width:2;height:296" fillcolor="#fde903" stroked="f"/>
                      <v:rect id="_x0000_s1296" style="position:absolute;left:4175;top:2135;width:3;height:296" fillcolor="#fdeb03" stroked="f"/>
                      <v:rect id="_x0000_s1297" style="position:absolute;left:4178;top:2135;width:2;height:296" fillcolor="#fded02" stroked="f"/>
                      <v:rect id="_x0000_s1298" style="position:absolute;left:4180;top:2135;width:3;height:296" fillcolor="#fdef02" stroked="f"/>
                      <v:rect id="_x0000_s1299" style="position:absolute;left:4183;top:2135;width:2;height:296" fillcolor="#fef102" stroked="f"/>
                      <v:rect id="_x0000_s1300" style="position:absolute;left:4185;top:2135;width:3;height:296" fillcolor="#fef202" stroked="f"/>
                      <v:rect id="_x0000_s1301" style="position:absolute;left:4282;top:2024;width:3;height:407" fillcolor="#a9d51b" stroked="f"/>
                      <v:rect id="_x0000_s1302" style="position:absolute;left:4285;top:2024;width:2;height:407" fillcolor="#a7d31c" stroked="f"/>
                      <v:rect id="_x0000_s1303" style="position:absolute;left:4287;top:2024;width:3;height:407" fillcolor="#a4d21c" stroked="f"/>
                      <v:rect id="_x0000_s1304" style="position:absolute;left:4290;top:2024;width:2;height:407" fillcolor="#a2d11d" stroked="f"/>
                      <v:rect id="_x0000_s1305" style="position:absolute;left:4292;top:2024;width:3;height:407" fillcolor="#9fd01e" stroked="f"/>
                      <v:rect id="_x0000_s1306" style="position:absolute;left:4295;top:2024;width:2;height:407" fillcolor="#9cce1f" stroked="f"/>
                      <v:rect id="_x0000_s1307" style="position:absolute;left:4297;top:2024;width:3;height:407" fillcolor="#99cd20" stroked="f"/>
                      <v:rect id="_x0000_s1308" style="position:absolute;left:4300;top:2024;width:2;height:407" fillcolor="#97cb21" stroked="f"/>
                      <v:rect id="_x0000_s1309" style="position:absolute;left:4302;top:2024;width:3;height:407" fillcolor="#94ca21" stroked="f"/>
                      <v:rect id="_x0000_s1310" style="position:absolute;left:4305;top:2024;width:2;height:407" fillcolor="#92c922" stroked="f"/>
                      <v:rect id="_x0000_s1311" style="position:absolute;left:4307;top:2024;width:3;height:407" fillcolor="#8fc723" stroked="f"/>
                      <v:rect id="_x0000_s1312" style="position:absolute;left:4310;top:2024;width:2;height:407" fillcolor="#8dc624" stroked="f"/>
                      <v:rect id="_x0000_s1313" style="position:absolute;left:4312;top:2024;width:3;height:407" fillcolor="#8ac425" stroked="f"/>
                      <v:rect id="_x0000_s1314" style="position:absolute;left:4315;top:2024;width:2;height:407" fillcolor="#87c326" stroked="f"/>
                      <v:rect id="_x0000_s1315" style="position:absolute;left:4317;top:2024;width:3;height:407" fillcolor="#84c226" stroked="f"/>
                      <v:rect id="_x0000_s1316" style="position:absolute;left:4320;top:2024;width:2;height:407" fillcolor="#81c127" stroked="f"/>
                      <v:rect id="_x0000_s1317" style="position:absolute;left:4322;top:2024;width:3;height:407" fillcolor="#7fbf28" stroked="f"/>
                      <v:rect id="_x0000_s1318" style="position:absolute;left:4325;top:2024;width:2;height:407" fillcolor="#7cbe29" stroked="f"/>
                      <v:rect id="_x0000_s1319" style="position:absolute;left:4327;top:2024;width:3;height:407" fillcolor="#7abd2a" stroked="f"/>
                      <v:rect id="_x0000_s1320" style="position:absolute;left:4330;top:2024;width:2;height:407" fillcolor="#77bc2b" stroked="f"/>
                      <v:rect id="_x0000_s1321" style="position:absolute;left:4332;top:2024;width:2;height:407" fillcolor="#75ba2b" stroked="f"/>
                      <v:rect id="_x0000_s1322" style="position:absolute;left:4334;top:2024;width:3;height:407" fillcolor="#72b92c" stroked="f"/>
                      <v:rect id="_x0000_s1323" style="position:absolute;left:4337;top:2024;width:2;height:407" fillcolor="#6fb72d" stroked="f"/>
                      <v:rect id="_x0000_s1324" style="position:absolute;left:4339;top:2024;width:3;height:407" fillcolor="#6cb62f" stroked="f"/>
                      <v:rect id="_x0000_s1325" style="position:absolute;left:4342;top:2024;width:2;height:407" fillcolor="#6ab42f" stroked="f"/>
                      <v:rect id="_x0000_s1326" style="position:absolute;left:4344;top:2024;width:3;height:407" fillcolor="#67b330" stroked="f"/>
                      <v:rect id="_x0000_s1327" style="position:absolute;left:4347;top:2024;width:2;height:407" fillcolor="#65b231" stroked="f"/>
                      <v:rect id="_x0000_s1328" style="position:absolute;left:4349;top:2024;width:3;height:407" fillcolor="#62b132" stroked="f"/>
                      <v:rect id="_x0000_s1329" style="position:absolute;left:4352;top:2024;width:2;height:407" fillcolor="#5faf32" stroked="f"/>
                      <v:rect id="_x0000_s1330" style="position:absolute;left:4354;top:2024;width:3;height:407" fillcolor="#5cae33" stroked="f"/>
                      <v:rect id="_x0000_s1331" style="position:absolute;left:4357;top:2024;width:2;height:407" fillcolor="#5aac34" stroked="f"/>
                      <v:rect id="_x0000_s1332" style="position:absolute;left:4359;top:2024;width:3;height:407" fillcolor="#57ab35" stroked="f"/>
                      <v:rect id="_x0000_s1333" style="position:absolute;left:4362;top:2024;width:2;height:407" fillcolor="#54aa36" stroked="f"/>
                      <v:rect id="_x0000_s1334" style="position:absolute;left:4364;top:2024;width:3;height:407" fillcolor="#52a937" stroked="f"/>
                      <v:rect id="_x0000_s1335" style="position:absolute;left:4367;top:2024;width:2;height:407" fillcolor="#4fa737" stroked="f"/>
                      <v:rect id="_x0000_s1336" style="position:absolute;left:4369;top:2024;width:3;height:407" fillcolor="#4ca638" stroked="f"/>
                      <v:rect id="_x0000_s1337" style="position:absolute;left:4372;top:2024;width:2;height:407" fillcolor="#49a539" stroked="f"/>
                      <v:rect id="_x0000_s1338" style="position:absolute;left:4374;top:2024;width:3;height:407" fillcolor="#47a33a" stroked="f"/>
                      <v:rect id="_x0000_s1339" style="position:absolute;left:4377;top:2024;width:2;height:407" fillcolor="#44a23b" stroked="f"/>
                      <v:rect id="_x0000_s1340" style="position:absolute;left:4379;top:2024;width:3;height:407" fillcolor="#42a03c" stroked="f"/>
                      <v:rect id="_x0000_s1341" style="position:absolute;left:4382;top:2024;width:2;height:407" fillcolor="#3f9f3c" stroked="f"/>
                      <v:rect id="_x0000_s1342" style="position:absolute;left:4384;top:2024;width:3;height:407" fillcolor="#3d9e3d" stroked="f"/>
                      <v:rect id="_x0000_s1343" style="position:absolute;left:4387;top:2024;width:2;height:407" fillcolor="#3a9d3e" stroked="f"/>
                      <v:rect id="_x0000_s1344" style="position:absolute;left:4389;top:2024;width:3;height:407" fillcolor="#379b3f" stroked="f"/>
                      <v:rect id="_x0000_s1345" style="position:absolute;left:4392;top:2024;width:2;height:407" fillcolor="#349a40" stroked="f"/>
                      <v:rect id="_x0000_s1346" style="position:absolute;left:4394;top:2024;width:3;height:407" fillcolor="#329941" stroked="f"/>
                      <v:rect id="_x0000_s1347" style="position:absolute;left:4397;top:2024;width:2;height:407" fillcolor="#2f9841" stroked="f"/>
                      <v:rect id="_x0000_s1348" style="position:absolute;left:4399;top:2024;width:3;height:407" fillcolor="#2d9642" stroked="f"/>
                      <v:rect id="_x0000_s1349" style="position:absolute;left:4402;top:2024;width:2;height:407" fillcolor="#2a9543" stroked="f"/>
                      <v:rect id="_x0000_s1350" style="position:absolute;left:4404;top:2024;width:3;height:407" fillcolor="#279344" stroked="f"/>
                      <v:rect id="_x0000_s1351" style="position:absolute;left:4407;top:2024;width:2;height:407" fillcolor="#249245" stroked="f"/>
                      <v:rect id="_x0000_s1352" style="position:absolute;left:4409;top:2024;width:3;height:407" fillcolor="#219146" stroked="f"/>
                      <v:rect id="_x0000_s1353" style="position:absolute;left:4412;top:2024;width:2;height:407" fillcolor="#1f9046" stroked="f"/>
                      <v:rect id="_x0000_s1354" style="position:absolute;left:4414;top:2024;width:3;height:407" fillcolor="#1c8e47" stroked="f"/>
                      <v:rect id="_x0000_s1355" style="position:absolute;left:4417;top:2024;width:2;height:407" fillcolor="#1b8d49" stroked="f"/>
                      <v:rect id="_x0000_s1356" style="position:absolute;left:4419;top:2024;width:2;height:407" fillcolor="#1a8b4b" stroked="f"/>
                      <v:rect id="_x0000_s1357" style="position:absolute;left:4421;top:2024;width:3;height:407" fillcolor="#1a8a4d" stroked="f"/>
                      <v:rect id="_x0000_s1358" style="position:absolute;left:4424;top:2024;width:2;height:407" fillcolor="#198850" stroked="f"/>
                      <v:rect id="_x0000_s1359" style="position:absolute;left:4426;top:2024;width:3;height:407" fillcolor="#198752" stroked="f"/>
                      <v:rect id="_x0000_s1360" style="position:absolute;left:4429;top:2024;width:2;height:407" fillcolor="#198555" stroked="f"/>
                      <v:rect id="_x0000_s1361" style="position:absolute;left:4431;top:2024;width:3;height:407" fillcolor="#198357" stroked="f"/>
                      <v:rect id="_x0000_s1362" style="position:absolute;left:4434;top:2024;width:2;height:407" fillcolor="#18815a" stroked="f"/>
                      <v:rect id="_x0000_s1363" style="position:absolute;left:4436;top:2024;width:3;height:407" fillcolor="#18805c" stroked="f"/>
                      <v:rect id="_x0000_s1364" style="position:absolute;left:4439;top:2024;width:2;height:407" fillcolor="#187e5f" stroked="f"/>
                      <v:rect id="_x0000_s1365" style="position:absolute;left:4441;top:2024;width:3;height:407" fillcolor="#177c62" stroked="f"/>
                      <v:rect id="_x0000_s1366" style="position:absolute;left:4444;top:2024;width:2;height:407" fillcolor="#177b64" stroked="f"/>
                      <v:rect id="_x0000_s1367" style="position:absolute;left:4446;top:2024;width:3;height:407" fillcolor="#177967" stroked="f"/>
                      <v:rect id="_x0000_s1368" style="position:absolute;left:4449;top:2024;width:2;height:407" fillcolor="#177869" stroked="f"/>
                      <v:rect id="_x0000_s1369" style="position:absolute;left:4451;top:2024;width:3;height:407" fillcolor="#16766c" stroked="f"/>
                      <v:rect id="_x0000_s1370" style="position:absolute;left:4454;top:2024;width:2;height:407" fillcolor="#16746e" stroked="f"/>
                      <v:rect id="_x0000_s1371" style="position:absolute;left:4456;top:2024;width:3;height:407" fillcolor="#167271" stroked="f"/>
                      <v:rect id="_x0000_s1372" style="position:absolute;left:4459;top:2024;width:2;height:407" fillcolor="#167173" stroked="f"/>
                      <v:rect id="_x0000_s1373" style="position:absolute;left:4461;top:2024;width:3;height:407" fillcolor="#156f76" stroked="f"/>
                      <v:rect id="_x0000_s1374" style="position:absolute;left:4464;top:2024;width:2;height:407" fillcolor="#156e78" stroked="f"/>
                      <v:rect id="_x0000_s1375" style="position:absolute;left:4466;top:2024;width:3;height:407" fillcolor="#156c7b" stroked="f"/>
                      <v:rect id="_x0000_s1376" style="position:absolute;left:4469;top:2024;width:2;height:407" fillcolor="#156b7d" stroked="f"/>
                      <v:rect id="_x0000_s1377" style="position:absolute;left:4471;top:2024;width:3;height:407" fillcolor="#146980" stroked="f"/>
                      <v:rect id="_x0000_s1378" style="position:absolute;left:4474;top:2024;width:2;height:407" fillcolor="#146782" stroked="f"/>
                      <v:rect id="_x0000_s1379" style="position:absolute;left:4476;top:2024;width:3;height:407" fillcolor="#146585" stroked="f"/>
                      <v:rect id="_x0000_s1380" style="position:absolute;left:4479;top:2024;width:2;height:407" fillcolor="#146487" stroked="f"/>
                      <v:rect id="_x0000_s1381" style="position:absolute;left:4481;top:2024;width:3;height:407" fillcolor="#13628a" stroked="f"/>
                      <v:rect id="_x0000_s1382" style="position:absolute;left:4484;top:2024;width:2;height:407" fillcolor="#13618d" stroked="f"/>
                      <v:rect id="_x0000_s1383" style="position:absolute;left:4486;top:2024;width:3;height:407" fillcolor="#135f8f" stroked="f"/>
                      <v:rect id="_x0000_s1384" style="position:absolute;left:4489;top:2024;width:2;height:407" fillcolor="#135e92" stroked="f"/>
                      <v:rect id="_x0000_s1385" style="position:absolute;left:4491;top:2024;width:3;height:407" fillcolor="#125c94" stroked="f"/>
                      <v:rect id="_x0000_s1386" style="position:absolute;left:4494;top:2024;width:2;height:407" fillcolor="#125a97" stroked="f"/>
                      <v:rect id="_x0000_s1387" style="position:absolute;left:4496;top:2024;width:3;height:407" fillcolor="#125899" stroked="f"/>
                      <v:rect id="_x0000_s1388" style="position:absolute;left:4499;top:2024;width:2;height:407" fillcolor="#12579c" stroked="f"/>
                      <v:rect id="_x0000_s1389" style="position:absolute;left:4501;top:2024;width:3;height:407" fillcolor="#11559e" stroked="f"/>
                      <v:rect id="_x0000_s1390" style="position:absolute;left:4504;top:2024;width:2;height:407" fillcolor="#1154a1" stroked="f"/>
                      <v:rect id="_x0000_s1391" style="position:absolute;left:4506;top:2024;width:2;height:407" fillcolor="#1152a3" stroked="f"/>
                      <v:rect id="_x0000_s1392" style="position:absolute;left:4508;top:2024;width:3;height:407" fillcolor="#1150a6" stroked="f"/>
                      <v:rect id="_x0000_s1393" style="position:absolute;left:4511;top:2024;width:2;height:407" fillcolor="#104fa8" stroked="f"/>
                      <v:rect id="_x0000_s1394" style="position:absolute;left:4513;top:2024;width:3;height:407" fillcolor="#104dab" stroked="f"/>
                      <v:rect id="_x0000_s1395" style="position:absolute;left:4516;top:2024;width:2;height:407" fillcolor="#104bad" stroked="f"/>
                      <v:rect id="_x0000_s1396" style="position:absolute;left:4518;top:2024;width:3;height:407" fillcolor="#1049b0" stroked="f"/>
                      <v:rect id="_x0000_s1397" style="position:absolute;left:4521;top:2024;width:2;height:407" fillcolor="#0f48b3" stroked="f"/>
                      <v:rect id="_x0000_s1398" style="position:absolute;left:4523;top:2024;width:3;height:407" fillcolor="#0f46b5" stroked="f"/>
                      <v:rect id="_x0000_s1399" style="position:absolute;left:4526;top:2024;width:2;height:407" fillcolor="#0f45b8" stroked="f"/>
                      <v:rect id="_x0000_s1400" style="position:absolute;left:4528;top:2024;width:3;height:407" fillcolor="#0f43ba" stroked="f"/>
                      <v:rect id="_x0000_s1401" style="position:absolute;left:4531;top:2024;width:2;height:407" fillcolor="#0e42bd" stroked="f"/>
                      <v:rect id="_x0000_s1402" style="position:absolute;left:4533;top:2024;width:3;height:407" fillcolor="#0e40bf" stroked="f"/>
                      <v:rect id="_x0000_s1403" style="position:absolute;left:4536;top:2024;width:2;height:407" fillcolor="#0e3ec2" stroked="f"/>
                      <v:rect id="_x0000_s1404" style="position:absolute;left:4538;top:2024;width:3;height:407" fillcolor="#0e3cc4" stroked="f"/>
                      <v:rect id="_x0000_s1405" style="position:absolute;left:4541;top:2024;width:2;height:407" fillcolor="#0d3bc7" stroked="f"/>
                      <v:rect id="_x0000_s1406" style="position:absolute;left:4543;top:2024;width:3;height:407" fillcolor="#0d39c9" stroked="f"/>
                      <v:rect id="_x0000_s1407" style="position:absolute;left:4546;top:2024;width:2;height:407" fillcolor="#0d38cc" stroked="f"/>
                      <v:rect id="_x0000_s1408" style="position:absolute;left:4548;top:2024;width:3;height:407" fillcolor="#0d36ce" stroked="f"/>
                      <v:rect id="_x0000_s1409" style="position:absolute;left:4551;top:2024;width:2;height:407" fillcolor="#0c35d1" stroked="f"/>
                      <v:rect id="_x0000_s1410" style="position:absolute;left:4553;top:2024;width:3;height:407" fillcolor="#0c33d3" stroked="f"/>
                      <v:rect id="_x0000_s1411" style="position:absolute;left:4556;top:2024;width:2;height:407" fillcolor="#0c31d6" stroked="f"/>
                      <v:rect id="_x0000_s1412" style="position:absolute;left:4558;top:2024;width:3;height:407" fillcolor="#0c2fd8" stroked="f"/>
                      <v:rect id="_x0000_s1413" style="position:absolute;left:4561;top:2024;width:2;height:407" fillcolor="#0b2edb" stroked="f"/>
                      <v:rect id="_x0000_s1414" style="position:absolute;left:4563;top:2024;width:3;height:407" fillcolor="#0b2cde" stroked="f"/>
                      <v:rect id="_x0000_s1415" style="position:absolute;left:4571;top:2024;width:2;height:404" fillcolor="#0a28e5" stroked="f"/>
                      <v:rect id="_x0000_s1416" style="position:absolute;left:4573;top:2024;width:3;height:404" fillcolor="#0a26e8" stroked="f"/>
                      <v:rect id="_x0000_s1417" style="position:absolute;left:4576;top:2024;width:2;height:404" fillcolor="#0a24ea" stroked="f"/>
                      <v:rect id="_x0000_s1418" style="position:absolute;left:4578;top:2024;width:3;height:404" fillcolor="#0a22ed" stroked="f"/>
                      <v:rect id="_x0000_s1419" style="position:absolute;left:4581;top:2024;width:2;height:404" fillcolor="#0920ef" stroked="f"/>
                      <v:rect id="_x0000_s1420" style="position:absolute;left:4583;top:2024;width:3;height:404" fillcolor="#091ff2" stroked="f"/>
                      <v:rect id="_x0000_s1421" style="position:absolute;left:4586;top:2024;width:2;height:404" fillcolor="#091df4" stroked="f"/>
                      <v:rect id="_x0000_s1422" style="position:absolute;left:4588;top:2024;width:2;height:404" fillcolor="#091cf7" stroked="f"/>
                      <v:rect id="_x0000_s1423" style="position:absolute;left:4590;top:2024;width:3;height:404" fillcolor="#081af9" stroked="f"/>
                      <v:rect id="_x0000_s1424" style="position:absolute;left:4593;top:2024;width:2;height:404" fillcolor="#091afa" stroked="f"/>
                      <v:rect id="_x0000_s1425" style="position:absolute;left:4595;top:2024;width:3;height:404" fillcolor="#0a19fa" stroked="f"/>
                      <v:rect id="_x0000_s1426" style="position:absolute;left:4598;top:2024;width:2;height:404" fillcolor="#0b19f9" stroked="f"/>
                      <v:rect id="_x0000_s1427" style="position:absolute;left:4600;top:2024;width:3;height:404" fillcolor="#0d18f8" stroked="f"/>
                      <v:rect id="_x0000_s1428" style="position:absolute;left:4603;top:2024;width:2;height:404" fillcolor="#0e18f8" stroked="f"/>
                      <v:rect id="_x0000_s1429" style="position:absolute;left:4605;top:2024;width:3;height:404" fillcolor="#1018f7" stroked="f"/>
                      <v:rect id="_x0000_s1430" style="position:absolute;left:4608;top:2024;width:2;height:404" fillcolor="#1118f6" stroked="f"/>
                      <v:rect id="_x0000_s1431" style="position:absolute;left:4610;top:2024;width:3;height:404" fillcolor="#1317f5" stroked="f"/>
                      <v:rect id="_x0000_s1432" style="position:absolute;left:4613;top:2024;width:2;height:404" fillcolor="#1417f5" stroked="f"/>
                      <v:rect id="_x0000_s1433" style="position:absolute;left:4615;top:2024;width:3;height:404" fillcolor="#1617f4" stroked="f"/>
                      <v:rect id="_x0000_s1434" style="position:absolute;left:4618;top:2024;width:2;height:404" fillcolor="#1717f3" stroked="f"/>
                      <v:rect id="_x0000_s1435" style="position:absolute;left:4620;top:2024;width:3;height:404" fillcolor="#1917f2" stroked="f"/>
                      <v:rect id="_x0000_s1436" style="position:absolute;left:4623;top:2024;width:2;height:404" fillcolor="#1a17f2" stroked="f"/>
                      <v:rect id="_x0000_s1437" style="position:absolute;left:4625;top:2024;width:3;height:404" fillcolor="#1c16f1" stroked="f"/>
                      <v:rect id="_x0000_s1438" style="position:absolute;left:4628;top:2024;width:2;height:404" fillcolor="#1d16f0" stroked="f"/>
                      <v:rect id="_x0000_s1439" style="position:absolute;left:4630;top:2024;width:3;height:404" fillcolor="#1f16ef" stroked="f"/>
                      <v:rect id="_x0000_s1440" style="position:absolute;left:4633;top:2024;width:2;height:404" fillcolor="#2016ef" stroked="f"/>
                      <v:rect id="_x0000_s1441" style="position:absolute;left:4635;top:2024;width:3;height:404" fillcolor="#2215ee" stroked="f"/>
                      <v:rect id="_x0000_s1442" style="position:absolute;left:4638;top:2024;width:2;height:404" fillcolor="#2315ed" stroked="f"/>
                      <v:rect id="_x0000_s1443" style="position:absolute;left:4640;top:2024;width:3;height:404" fillcolor="#2515ec" stroked="f"/>
                      <v:rect id="_x0000_s1444" style="position:absolute;left:4643;top:2024;width:2;height:404" fillcolor="#2715eb" stroked="f"/>
                      <v:rect id="_x0000_s1445" style="position:absolute;left:4645;top:2024;width:3;height:404" fillcolor="#2815eb" stroked="f"/>
                      <v:rect id="_x0000_s1446" style="position:absolute;left:4648;top:2024;width:2;height:404" fillcolor="#2a14ea" stroked="f"/>
                      <v:rect id="_x0000_s1447" style="position:absolute;left:4650;top:2024;width:3;height:404" fillcolor="#2b14e9" stroked="f"/>
                      <v:rect id="_x0000_s1448" style="position:absolute;left:4653;top:2024;width:2;height:404" fillcolor="#2d14e8" stroked="f"/>
                      <v:rect id="_x0000_s1449" style="position:absolute;left:4655;top:2024;width:3;height:404" fillcolor="#2e14e8" stroked="f"/>
                      <v:rect id="_x0000_s1450" style="position:absolute;left:4658;top:2024;width:2;height:404" fillcolor="#2f13e7" stroked="f"/>
                      <v:rect id="_x0000_s1451" style="position:absolute;left:4660;top:2024;width:3;height:404" fillcolor="#3013e7" stroked="f"/>
                    </v:group>
                    <v:rect id="_x0000_s1452" style="position:absolute;left:4663;top:2024;width:2;height:404" fillcolor="#3213e6" stroked="f"/>
                    <v:rect id="_x0000_s1453" style="position:absolute;left:4665;top:2024;width:3;height:404" fillcolor="#3313e5" stroked="f"/>
                    <v:rect id="_x0000_s1454" style="position:absolute;left:4668;top:2024;width:2;height:404" fillcolor="#3513e4" stroked="f"/>
                    <v:rect id="_x0000_s1455" style="position:absolute;left:4670;top:2024;width:3;height:404" fillcolor="#3613e4" stroked="f"/>
                    <v:rect id="_x0000_s1456" style="position:absolute;left:4673;top:2024;width:2;height:404" fillcolor="#3812e3" stroked="f"/>
                    <v:rect id="_x0000_s1457" style="position:absolute;left:4675;top:2024;width:2;height:404" fillcolor="#3912e2" stroked="f"/>
                    <v:rect id="_x0000_s1458" style="position:absolute;left:4677;top:2024;width:3;height:404" fillcolor="#3b12e1" stroked="f"/>
                    <v:rect id="_x0000_s1459" style="position:absolute;left:4680;top:2024;width:2;height:404" fillcolor="#3c12e1" stroked="f"/>
                    <v:rect id="_x0000_s1460" style="position:absolute;left:4682;top:2024;width:3;height:404" fillcolor="#3e11e0" stroked="f"/>
                    <v:rect id="_x0000_s1461" style="position:absolute;left:4685;top:2024;width:2;height:404" fillcolor="#3f11df" stroked="f"/>
                    <v:rect id="_x0000_s1462" style="position:absolute;left:4687;top:2024;width:3;height:404" fillcolor="#4111de" stroked="f"/>
                    <v:rect id="_x0000_s1463" style="position:absolute;left:4690;top:2024;width:2;height:404" fillcolor="#4211de" stroked="f"/>
                    <v:rect id="_x0000_s1464" style="position:absolute;left:4692;top:2024;width:3;height:404" fillcolor="#41d" stroked="f"/>
                    <v:rect id="_x0000_s1465" style="position:absolute;left:4695;top:2024;width:2;height:404" fillcolor="#4511dc" stroked="f"/>
                    <v:rect id="_x0000_s1466" style="position:absolute;left:4697;top:2024;width:3;height:404" fillcolor="#4710db" stroked="f"/>
                    <v:rect id="_x0000_s1467" style="position:absolute;left:4700;top:2024;width:2;height:404" fillcolor="#4810db" stroked="f"/>
                    <v:rect id="_x0000_s1468" style="position:absolute;left:4702;top:2024;width:3;height:404" fillcolor="#4a10da" stroked="f"/>
                    <v:rect id="_x0000_s1469" style="position:absolute;left:4705;top:2024;width:2;height:404" fillcolor="#4b10d9" stroked="f"/>
                    <v:rect id="_x0000_s1470" style="position:absolute;left:4707;top:2024;width:3;height:404" fillcolor="#4d0fd8" stroked="f"/>
                    <v:rect id="_x0000_s1471" style="position:absolute;left:4710;top:2024;width:2;height:404" fillcolor="#4f0fd8" stroked="f"/>
                    <v:rect id="_x0000_s1472" style="position:absolute;left:4712;top:2024;width:3;height:404" fillcolor="#500fd7" stroked="f"/>
                    <v:rect id="_x0000_s1473" style="position:absolute;left:4715;top:2024;width:2;height:404" fillcolor="#520fd6" stroked="f"/>
                    <v:rect id="_x0000_s1474" style="position:absolute;left:4717;top:2024;width:3;height:404" fillcolor="#530ed5" stroked="f"/>
                    <v:rect id="_x0000_s1475" style="position:absolute;left:4720;top:2024;width:2;height:404" fillcolor="#550ed5" stroked="f"/>
                    <v:rect id="_x0000_s1476" style="position:absolute;left:4722;top:2024;width:3;height:404" fillcolor="#560ed4" stroked="f"/>
                    <v:rect id="_x0000_s1477" style="position:absolute;left:4725;top:2024;width:2;height:404" fillcolor="#580ed3" stroked="f"/>
                    <v:rect id="_x0000_s1478" style="position:absolute;left:4727;top:2024;width:3;height:404" fillcolor="#590ed2" stroked="f"/>
                    <v:rect id="_x0000_s1479" style="position:absolute;left:4730;top:2024;width:2;height:404" fillcolor="#5b0ed2" stroked="f"/>
                    <v:rect id="_x0000_s1480" style="position:absolute;left:4732;top:2024;width:3;height:404" fillcolor="#5c0dd1" stroked="f"/>
                    <v:rect id="_x0000_s1481" style="position:absolute;left:4735;top:2024;width:2;height:404" fillcolor="#5d0dd0" stroked="f"/>
                    <v:rect id="_x0000_s1482" style="position:absolute;left:4737;top:2024;width:3;height:404" fillcolor="#5e0dcf" stroked="f"/>
                    <v:rect id="_x0000_s1483" style="position:absolute;left:4740;top:2024;width:2;height:404" fillcolor="#600dcf" stroked="f"/>
                    <v:rect id="_x0000_s1484" style="position:absolute;left:4742;top:2024;width:3;height:404" fillcolor="#610cce" stroked="f"/>
                    <v:rect id="_x0000_s1485" style="position:absolute;left:4745;top:2024;width:2;height:404" fillcolor="#630ccd" stroked="f"/>
                    <v:rect id="_x0000_s1486" style="position:absolute;left:4747;top:2024;width:3;height:404" fillcolor="#640ccc" stroked="f"/>
                    <v:rect id="_x0000_s1487" style="position:absolute;left:4750;top:2024;width:2;height:404" fillcolor="#660ccb" stroked="f"/>
                    <v:rect id="_x0000_s1488" style="position:absolute;left:4752;top:2024;width:3;height:404" fillcolor="#670cca" stroked="f"/>
                    <v:rect id="_x0000_s1489" style="position:absolute;left:4755;top:2024;width:2;height:404" fillcolor="#690cca" stroked="f"/>
                    <v:rect id="_x0000_s1490" style="position:absolute;left:4757;top:2024;width:2;height:404" fillcolor="#6a0bc9" stroked="f"/>
                    <v:rect id="_x0000_s1491" style="position:absolute;left:4759;top:2024;width:3;height:404" fillcolor="#6c0bc8" stroked="f"/>
                    <v:rect id="_x0000_s1492" style="position:absolute;left:4762;top:2024;width:2;height:404" fillcolor="#6d0bc7" stroked="f"/>
                    <v:rect id="_x0000_s1493" style="position:absolute;left:4764;top:2024;width:3;height:404" fillcolor="#6f0bc7" stroked="f"/>
                    <v:rect id="_x0000_s1494" style="position:absolute;left:4767;top:2024;width:2;height:404" fillcolor="#700ac6" stroked="f"/>
                    <v:rect id="_x0000_s1495" style="position:absolute;left:4769;top:2024;width:3;height:404" fillcolor="#720ac5" stroked="f"/>
                    <v:rect id="_x0000_s1496" style="position:absolute;left:4772;top:2024;width:2;height:404" fillcolor="#730ac4" stroked="f"/>
                    <v:rect id="_x0000_s1497" style="position:absolute;left:4774;top:2024;width:3;height:404" fillcolor="#750ac4" stroked="f"/>
                    <v:rect id="_x0000_s1498" style="position:absolute;left:4777;top:2024;width:2;height:404" fillcolor="#770ac3" stroked="f"/>
                    <v:rect id="_x0000_s1499" style="position:absolute;left:4779;top:2024;width:3;height:404" fillcolor="#780ac2" stroked="f"/>
                    <v:rect id="_x0000_s1500" style="position:absolute;left:4782;top:2024;width:2;height:404" fillcolor="#7a09c1" stroked="f"/>
                    <v:rect id="_x0000_s1501" style="position:absolute;left:4784;top:2024;width:3;height:404" fillcolor="#7b09c1" stroked="f"/>
                    <v:rect id="_x0000_s1502" style="position:absolute;left:4787;top:2024;width:2;height:404" fillcolor="#7d09c0" stroked="f"/>
                    <v:rect id="_x0000_s1503" style="position:absolute;left:4789;top:2024;width:3;height:404" fillcolor="#7e09bf" stroked="f"/>
                    <v:rect id="_x0000_s1504" style="position:absolute;left:4792;top:2024;width:2;height:404" fillcolor="#8008be" stroked="f"/>
                    <v:rect id="_x0000_s1505" style="position:absolute;left:4794;top:2024;width:3;height:404" fillcolor="#8108be" stroked="f"/>
                    <v:rect id="_x0000_s1506" style="position:absolute;left:4797;top:2024;width:2;height:404" fillcolor="#8308bd" stroked="f"/>
                    <v:rect id="_x0000_s1507" style="position:absolute;left:4799;top:2024;width:3;height:404" fillcolor="#8408bc" stroked="f"/>
                    <v:rect id="_x0000_s1508" style="position:absolute;left:4802;top:2024;width:2;height:404" fillcolor="#8608bb" stroked="f"/>
                    <v:rect id="_x0000_s1509" style="position:absolute;left:4804;top:2024;width:3;height:404" fillcolor="#8708bb" stroked="f"/>
                    <v:rect id="_x0000_s1510" style="position:absolute;left:4807;top:2024;width:2;height:404" fillcolor="#8907ba" stroked="f"/>
                    <v:rect id="_x0000_s1511" style="position:absolute;left:4809;top:2024;width:3;height:404" fillcolor="#8a07b9" stroked="f"/>
                    <v:rect id="_x0000_s1512" style="position:absolute;left:4812;top:2024;width:2;height:404" fillcolor="#8c07b8" stroked="f"/>
                    <v:rect id="_x0000_s1513" style="position:absolute;left:4814;top:2024;width:3;height:404" fillcolor="#8d07b8" stroked="f"/>
                    <v:rect id="_x0000_s1514" style="position:absolute;left:4817;top:2024;width:2;height:404" fillcolor="#8e06b7" stroked="f"/>
                    <v:rect id="_x0000_s1515" style="position:absolute;left:4819;top:2024;width:3;height:404" fillcolor="#8f06b6" stroked="f"/>
                    <v:rect id="_x0000_s1516" style="position:absolute;left:4822;top:2024;width:2;height:404" fillcolor="#9106b5" stroked="f"/>
                    <v:rect id="_x0000_s1517" style="position:absolute;left:4824;top:2024;width:3;height:404" fillcolor="#9206b5" stroked="f"/>
                    <v:rect id="_x0000_s1518" style="position:absolute;left:4827;top:2024;width:2;height:404" fillcolor="#9405b4" stroked="f"/>
                    <v:rect id="_x0000_s1519" style="position:absolute;left:4829;top:2024;width:3;height:404" fillcolor="#9505b3" stroked="f"/>
                    <v:rect id="_x0000_s1520" style="position:absolute;left:4832;top:2024;width:2;height:404" fillcolor="#9705b2" stroked="f"/>
                    <v:rect id="_x0000_s1521" style="position:absolute;left:4834;top:2024;width:3;height:404" fillcolor="#9805b2" stroked="f"/>
                    <v:rect id="_x0000_s1522" style="position:absolute;left:4837;top:2024;width:2;height:404" fillcolor="#9a05b1" stroked="f"/>
                    <v:rect id="_x0000_s1523" style="position:absolute;left:4839;top:2024;width:3;height:404" fillcolor="#9b05b0" stroked="f"/>
                    <v:rect id="_x0000_s1524" style="position:absolute;left:4842;top:2024;width:2;height:404" fillcolor="#9d04af" stroked="f"/>
                    <v:rect id="_x0000_s1525" style="position:absolute;left:4844;top:2024;width:2;height:404" fillcolor="#9f04ae" stroked="f"/>
                    <v:rect id="_x0000_s1526" style="position:absolute;left:4846;top:2024;width:3;height:404" fillcolor="#a004ae" stroked="f"/>
                    <v:rect id="_x0000_s1527" style="position:absolute;left:4849;top:2024;width:2;height:404" fillcolor="#a203ad" stroked="f"/>
                    <v:rect id="_x0000_s1528" style="position:absolute;left:4851;top:2024;width:3;height:404" fillcolor="#a303ac" stroked="f"/>
                    <v:rect id="_x0000_s1529" style="position:absolute;left:4854;top:2024;width:2;height:404" fillcolor="#a503ab" stroked="f"/>
                    <v:rect id="_x0000_s1530" style="position:absolute;left:4856;top:2024;width:3;height:404" fillcolor="#a603ab" stroked="f"/>
                    <v:shape id="_x0000_s1531" style="position:absolute;left:3601;top:2068;width:162;height:361" coordsize="162,361" path="m110,144hdc110,176,110,208,110,240v,12,2,21,5,28c119,275,123,279,128,279v5,,11,-3,18,-10c148,267,149,266,151,266v3,,6,3,8,8c161,280,162,286,162,292v,12,-4,23,-11,34c134,350,115,361,91,361v-18,,-33,-8,-44,-26c36,318,31,295,31,267v,-44,,-88,,-132c31,131,30,128,30,127v-1,-1,-3,-2,-5,-2c19,125,13,125,7,125v-3,,-5,-1,-6,-2c,121,,117,,110v,-4,,-8,,-13c,92,1,87,3,85,29,57,56,30,82,3,84,1,86,,89,v5,,9,,14,c106,,108,1,109,3v1,2,1,7,1,13c110,29,110,42,110,55v,6,1,9,2,11c113,68,115,69,119,69v11,,21,,32,c155,69,158,70,159,72v1,3,2,9,2,17c161,94,161,100,161,106v,9,-1,15,-3,18c157,128,154,130,150,130v-11,,-21,,-31,c115,130,113,131,112,133v-1,2,-2,5,-2,11e" filled="f" strokecolor="#eaeaea" strokeweight="58e-5mm">
                      <v:stroke endcap="round"/>
                      <v:path arrowok="t"/>
                    </v:shape>
                    <v:shape id="_x0000_s1532" style="position:absolute;left:3770;top:2031;width:232;height:396" coordsize="232,396" path="m99,14hdc98,54,97,94,96,134v,14,3,21,8,21c107,155,110,152,112,146v11,-27,26,-40,45,-40c175,106,190,115,200,133v5,9,8,18,10,30c212,174,214,190,214,211v,34,1,69,1,103c215,323,216,329,217,334v2,4,5,9,10,16c230,354,232,359,232,365v,21,-19,31,-56,31c143,396,126,386,126,367v,-3,,-6,1,-7c127,358,129,353,133,346v4,-11,7,-36,7,-79c140,242,139,224,136,212v-4,-16,-11,-24,-21,-24c108,188,103,193,100,201v-2,6,-4,17,-4,34c96,254,96,272,96,290v1,25,2,39,2,42c99,335,102,341,106,350v3,4,4,8,4,14c110,385,93,396,59,396,20,396,,385,,363v,-6,1,-10,2,-12c3,348,6,344,11,338v5,-5,8,-19,9,-42c22,274,23,237,23,184v,-41,-1,-69,-2,-85c20,93,20,89,18,86,17,84,15,81,12,78,5,72,1,65,1,57,1,47,4,40,9,34,14,28,25,21,40,14,60,5,77,,89,v7,,10,5,10,14e" filled="f" strokecolor="#eaeaea" strokeweight="58e-5mm">
                      <v:stroke endcap="round"/>
                      <v:path arrowok="t"/>
                    </v:shape>
                    <v:shape id="_x0000_s1533" style="position:absolute;left:4011;top:2137;width:176;height:292" coordsize="1132,1804" path="m1025,967hdc852,967,679,967,506,967v-23,,-34,16,-34,47c472,1090,499,1162,550,1229v51,70,107,103,167,103c752,1332,792,1322,835,1298v43,-21,79,-47,106,-79c966,1190,986,1177,1001,1177v18,,38,19,56,56c1075,1270,1085,1309,1085,1349v,85,-34,165,-100,245c870,1735,733,1804,580,1804v-155,,-285,-71,-389,-215c141,1518,98,1434,65,1334,23,1201,,1060,,914,,716,39,539,113,381,177,245,260,144,360,76,435,24,517,,604,,744,,864,63,961,191v49,64,90,139,119,226c1114,516,1132,612,1132,706v,76,-10,139,-30,187c1083,942,1057,967,1025,967xm535,637v37,,74,,111,c694,637,717,602,717,533v,-64,-12,-114,-34,-155c660,337,630,318,593,318v-41,,-74,26,-97,77c474,443,463,492,463,542v,35,6,60,16,74c489,630,508,637,535,637xe" filled="f" strokecolor="#eaeaea" strokeweight="58e-5mm">
                      <v:stroke endcap="round"/>
                      <v:path arrowok="t"/>
                      <o:lock v:ext="edit" verticies="t"/>
                    </v:shape>
                    <v:shape id="_x0000_s1534" style="position:absolute;left:4284;top:2026;width:278;height:403" coordsize="278,403" path="m254,148hdc254,171,254,195,254,218v,42,-2,72,-6,89c240,344,222,371,194,388v-16,10,-35,15,-56,15c101,403,71,389,50,359,39,345,31,328,27,310,23,291,21,264,21,228v,-14,,-37,1,-69c22,137,23,122,23,115,23,99,22,88,21,82,19,76,16,70,11,65,4,57,,47,,37,,30,2,23,5,18,9,12,14,8,21,6,33,2,48,,65,v19,,35,2,47,7c124,11,130,22,130,38v,8,-1,14,-5,19c124,58,121,61,115,66v-4,3,-6,7,-7,15c106,88,105,99,105,115v,17,,53,-1,108c104,256,109,280,120,298v9,14,21,21,35,21c165,319,173,316,180,310v8,-5,13,-13,17,-23c200,280,202,272,204,263v1,-10,1,-22,1,-38c205,204,205,183,205,162v,-48,-1,-76,-2,-85c202,69,198,63,192,58,186,54,182,50,180,46v-3,-4,-4,-8,-4,-13c176,21,181,13,189,7,197,2,210,,228,v18,,30,2,39,7c274,13,278,21,278,32v,5,,10,-2,12c275,47,271,51,265,57v-5,5,-9,11,-10,18c254,81,254,106,254,148e" filled="f" strokecolor="#eaeaea" strokeweight="58e-5mm">
                      <v:stroke endcap="round"/>
                      <v:path arrowok="t"/>
                    </v:shape>
                    <v:shape id="_x0000_s1535" style="position:absolute;left:4572;top:2025;width:286;height:402" coordsize="286,402" path="m200,84hdc194,94,188,104,182,114v-7,10,-10,20,-10,29c172,148,173,152,174,157v2,5,5,11,9,20c204,218,226,259,247,300v6,11,10,18,12,21c261,324,264,327,269,331v6,4,10,9,13,14c284,351,286,357,286,366v,20,-9,30,-26,30c238,396,216,396,195,396v-5,,-8,-1,-11,-5c182,388,177,380,172,367v-9,-20,-21,-43,-35,-70c130,286,126,278,123,275v-2,-4,-5,-5,-7,-5c109,270,106,280,106,301v,16,2,28,6,35c113,337,115,339,118,342v6,7,9,15,9,25c127,379,122,388,112,394v-10,5,-27,8,-51,8c40,402,25,400,15,396,11,394,8,390,5,385,3,380,1,375,1,368v,-10,4,-18,11,-26c15,339,17,335,18,331v1,-4,3,-11,4,-21c24,289,25,256,25,211,25,158,24,120,22,98,21,88,19,82,18,78,16,74,13,70,9,66,3,60,,52,,41,,32,2,24,6,19,10,13,16,9,25,6,37,2,51,,69,v18,,31,3,40,9c117,15,121,24,121,38v,5,-1,10,-2,13c118,54,114,59,109,66v-2,2,-3,9,-5,19c103,95,102,105,102,114v,16,2,24,7,24c111,138,114,136,116,133v3,-4,8,-14,15,-29c139,86,144,74,144,68v,-4,-1,-9,-3,-16c139,48,138,43,138,39v,-14,5,-24,14,-30c161,4,177,1,199,1v18,,31,2,39,5c249,11,254,21,254,37v,6,-1,11,-4,17c248,59,246,62,242,64v-2,1,-8,2,-16,2c220,66,215,68,212,69v-3,3,-7,8,-12,15e" filled="f" strokecolor="#eaeaea" strokeweight="58e-5mm">
                      <v:stroke endcap="round"/>
                      <v:path arrowok="t"/>
                    </v:shape>
                  </v:group>
                  <v:rect id="_x0000_s1536" style="position:absolute;left:4876;top:2234;width:131;height:312;mso-wrap-style:none" filled="f" stroked="f">
                    <v:textbox style="mso-next-textbox:#_x0000_s153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ambria" w:hAnsi="Cambria" w:cs="Cambria"/>
                              <w:color w:val="000000"/>
                              <w:kern w:val="0"/>
                              <w:sz w:val="26"/>
                              <w:szCs w:val="26"/>
                            </w:rPr>
                            <w:t xml:space="preserve">     </w:t>
                          </w:r>
                        </w:p>
                      </w:txbxContent>
                    </v:textbox>
                  </v:rect>
                  <v:rect id="_x0000_s1537" style="position:absolute;left:5498;top:2244;width:236;height:624;mso-wrap-style:none" filled="f" stroked="f">
                    <v:textbox style="mso-next-textbox:#_x0000_s1537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>2.</w:t>
                          </w:r>
                        </w:p>
                      </w:txbxContent>
                    </v:textbox>
                  </v:rect>
                  <v:rect id="_x0000_s1538" style="position:absolute;left:5721;top:2234;width:131;height:312;mso-wrap-style:none" filled="f" stroked="f">
                    <v:textbox style="mso-next-textbox:#_x0000_s1538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ambria" w:hAnsi="Cambria" w:cs="Cambria"/>
                              <w:color w:val="000000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39" style="position:absolute;left:5848;top:2244;width:131;height:312;mso-wrap-style:none" filled="f" stroked="f">
                    <v:textbox style="mso-next-textbox:#_x0000_s153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40" style="position:absolute;top:2838;width:8662;height:603" stroked="f"/>
                  <v:rect id="_x0000_s1541" style="position:absolute;left:4466;top:2845;width:131;height:312;mso-wrap-style:none" filled="f" stroked="f">
                    <v:textbox style="mso-next-textbox:#_x0000_s154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Arial Rounded MT Bold" w:hAnsi="Arial Rounded MT Bold" w:cs="Arial Rounded MT Bold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42" style="position:absolute;top:3441;width:8662;height:446" stroked="f"/>
                  <v:rect id="_x0000_s1543" style="position:absolute;left:3199;top:3563;width:131;height:312;mso-wrap-style:none" filled="f" stroked="f">
                    <v:textbox style="mso-next-textbox:#_x0000_s1543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      </w:t>
                          </w:r>
                        </w:p>
                      </w:txbxContent>
                    </v:textbox>
                  </v:rect>
                  <v:rect id="_x0000_s1544" style="position:absolute;left:4069;top:3491;width:171;height:312;mso-wrap-style:none" filled="f" stroked="f">
                    <v:textbox style="mso-next-textbox:#_x0000_s154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 xml:space="preserve">        </w:t>
                          </w:r>
                        </w:p>
                      </w:txbxContent>
                    </v:textbox>
                  </v:rect>
                  <v:rect id="_x0000_s1545" style="position:absolute;left:5401;top:3491;width:172;height:624;mso-wrap-style:none" filled="f" stroked="f">
                    <v:textbox style="mso-next-textbox:#_x0000_s154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546" style="position:absolute;left:5567;top:3491;width:172;height:624;mso-wrap-style:none" filled="f" stroked="f">
                    <v:textbox style="mso-next-textbox:#_x0000_s154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>.</w:t>
                          </w:r>
                        </w:p>
                      </w:txbxContent>
                    </v:textbox>
                  </v:rect>
                  <v:rect id="_x0000_s1547" style="position:absolute;left:5734;top:3563;width:131;height:312;mso-wrap-style:none" filled="f" stroked="f">
                    <v:textbox style="mso-next-textbox:#_x0000_s1547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color w:val="222222"/>
                              <w:kern w:val="0"/>
                              <w:sz w:val="26"/>
                              <w:szCs w:val="2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48" style="position:absolute;left:117;top:3351;width:1896;height:458" stroked="f"/>
                  <v:rect id="_x0000_s1549" style="position:absolute;left:147;top:3514;width:1885;height:624;mso-wrap-style:none" filled="f" stroked="f">
                    <v:textbox style="mso-next-textbox:#_x0000_s154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>G</w:t>
                          </w:r>
                          <w:smartTag w:uri="urn:schemas-microsoft-com:office:smarttags" w:element="chmetcnv">
                            <w:smartTagPr>
                              <w:attr w:name="UnitName" w:val="g"/>
                              <w:attr w:name="SourceValue" w:val="3"/>
                              <w:attr w:name="HasSpace" w:val="True"/>
                              <w:attr w:name="Negative" w:val="False"/>
                              <w:attr w:name="NumberType" w:val="1"/>
                              <w:attr w:name="TCSC" w:val="0"/>
                            </w:smartTagPr>
                            <w:r>
                              <w:rPr>
                                <w:rFonts w:ascii="宋体" w:cs="宋体"/>
                                <w:b/>
                                <w:bCs/>
                                <w:color w:val="222222"/>
                                <w:kern w:val="0"/>
                                <w:sz w:val="34"/>
                                <w:szCs w:val="34"/>
                              </w:rPr>
                              <w:t>1 G</w:t>
                            </w:r>
                            <w:smartTag w:uri="urn:schemas-microsoft-com:office:smarttags" w:element="chmetcnv">
                              <w:smartTagPr>
                                <w:attr w:name="UnitName" w:val="g"/>
                                <w:attr w:name="SourceValue" w:val="3"/>
                                <w:attr w:name="HasSpace" w:val="Tru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</w:smartTag>
                            <w:smartTag w:uri="urn:schemas-microsoft-com:office:smarttags" w:element="chmetcnv">
                              <w:smartTagPr>
                                <w:attr w:name="UnitName" w:val="g"/>
                                <w:attr w:name="SourceValue" w:val="3"/>
                                <w:attr w:name="HasSpace" w:val="Tru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</w:smartTag>
                            <w:r>
                              <w:rPr>
                                <w:rFonts w:ascii="宋体" w:cs="宋体"/>
                                <w:b/>
                                <w:bCs/>
                                <w:color w:val="222222"/>
                                <w:kern w:val="0"/>
                                <w:sz w:val="34"/>
                                <w:szCs w:val="34"/>
                              </w:rPr>
                              <w:t>2 G</w:t>
                            </w:r>
                            <w:smartTag w:uri="urn:schemas-microsoft-com:office:smarttags" w:element="chmetcnv">
                              <w:smartTagPr>
                                <w:attr w:name="UnitName" w:val="g"/>
                                <w:attr w:name="SourceValue" w:val="3"/>
                                <w:attr w:name="HasSpace" w:val="Tru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</w:smartTag>
                            <w:smartTag w:uri="urn:schemas-microsoft-com:office:smarttags" w:element="chmetcnv">
                              <w:smartTagPr>
                                <w:attr w:name="UnitName" w:val="g"/>
                                <w:attr w:name="SourceValue" w:val="3"/>
                                <w:attr w:name="HasSpace" w:val="True"/>
                                <w:attr w:name="Negative" w:val="False"/>
                                <w:attr w:name="NumberType" w:val="1"/>
                                <w:attr w:name="TCSC" w:val="0"/>
                              </w:smartTagPr>
                            </w:smartTag>
                            <w:r>
                              <w:rPr>
                                <w:rFonts w:ascii="宋体" w:cs="宋体"/>
                                <w:b/>
                                <w:bCs/>
                                <w:color w:val="222222"/>
                                <w:kern w:val="0"/>
                                <w:sz w:val="34"/>
                                <w:szCs w:val="34"/>
                              </w:rPr>
                              <w:t>3 G</w:t>
                            </w:r>
                          </w:smartTag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550" style="position:absolute;left:1983;top:3514;width:171;height:312;mso-wrap-style:none" filled="f" stroked="f">
                    <v:textbox style="mso-next-textbox:#_x0000_s155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宋体" w:cs="宋体"/>
                              <w:b/>
                              <w:bCs/>
                              <w:color w:val="222222"/>
                              <w:kern w:val="0"/>
                              <w:sz w:val="34"/>
                              <w:szCs w:val="34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551" style="position:absolute;left:3260;top:2172;width:497;height:243" coordorigin="3260,2172" coordsize="497,243">
                    <v:shape id="_x0000_s1552" style="position:absolute;left:3260;top:2172;width:497;height:243" coordsize="497,243" path="m373,r,61l,61,,182r373,l373,243,497,122,373,xe" stroked="f">
                      <v:path arrowok="t"/>
                    </v:shape>
                    <v:shape id="_x0000_s1553" style="position:absolute;left:3260;top:2172;width:497;height:243" coordsize="497,243" path="m373,r,61l,61,,182r373,l373,243,497,122,373,xe" filled="f" strokeweight="44e-5mm">
                      <v:stroke endcap="round"/>
                      <v:path arrowok="t"/>
                    </v:shape>
                  </v:group>
                  <v:shape id="_x0000_s1554" style="position:absolute;left:5180;top:1587;width:124;height:2216" coordsize="400,6840" path="m400,hdc290,,200,255,200,570hal200,2850hdc200,3165,111,3420,,3420v111,,200,255,200,570hal200,6270hdc200,6585,290,6840,400,6840e" filled="f" strokeweight="44e-5mm">
                    <v:stroke endcap="round"/>
                    <v:path arrowok="t"/>
                  </v:shape>
                  <v:group id="_x0000_s1555" style="position:absolute;left:1926;top:1671;width:1491;height:1301" coordorigin="1926,1671" coordsize="1491,1301">
                    <v:shape id="_x0000_s1556" type="#_x0000_t75" style="position:absolute;left:1926;top:1671;width:1491;height:1301">
                      <v:imagedata r:id="rId7" o:title=""/>
                    </v:shape>
                    <v:shape id="_x0000_s1557" type="#_x0000_t75" style="position:absolute;left:1926;top:1671;width:1491;height:1301">
                      <v:imagedata r:id="rId8" o:title=""/>
                    </v:shape>
                  </v:group>
                  <v:group id="_x0000_s1558" style="position:absolute;left:5931;top:1449;width:2829;height:845" coordorigin="5945,1449" coordsize="2829,845">
                    <v:rect id="_x0000_s1559" style="position:absolute;left:5945;top:1449;width:2829;height:845" stroked="f"/>
                    <v:rect id="_x0000_s1560" style="position:absolute;left:5945;top:1449;width:2829;height:845" filled="f" strokeweight="44e-5mm">
                      <v:stroke endcap="round"/>
                    </v:rect>
                  </v:group>
                  <v:rect id="_x0000_s1561" style="position:absolute;left:6104;top:1573;width:111;height:312;mso-wrap-style:none" filled="f" stroked="f">
                    <v:textbox style="mso-next-textbox:#_x0000_s156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62" style="position:absolute;left:6213;top:1573;width:55;height:312;mso-wrap-style:none" filled="f" stroked="f">
                    <v:textbox style="mso-next-textbox:#_x0000_s1562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563" style="position:absolute;left:6303;top:1573;width:111;height:312;mso-wrap-style:none" filled="f" stroked="f">
                    <v:textbox style="mso-next-textbox:#_x0000_s1563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64" style="position:absolute;left:6435;top:1573;width:1468;height:312;mso-wrap-style:none" filled="f" stroked="f">
                    <v:textbox style="mso-next-textbox:#_x0000_s156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am having a great </w:t>
                          </w:r>
                        </w:p>
                      </w:txbxContent>
                    </v:textbox>
                  </v:rect>
                  <v:rect id="_x0000_s1565" style="position:absolute;left:6104;top:1907;width:401;height:624;mso-wrap-style:none" filled="f" stroked="f">
                    <v:textbox style="mso-next-textbox:#_x0000_s156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time.</w:t>
                          </w:r>
                        </w:p>
                      </w:txbxContent>
                    </v:textbox>
                  </v:rect>
                  <v:rect id="_x0000_s1566" style="position:absolute;left:6673;top:1907;width:111;height:312;mso-wrap-style:none" filled="f" stroked="f">
                    <v:textbox style="mso-next-textbox:#_x0000_s156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567" style="position:absolute;left:5932;top:2172;width:2828;height:1183" coordorigin="5932,2172" coordsize="2828,1183">
                    <v:rect id="_x0000_s1568" style="position:absolute;left:5932;top:2172;width:2828;height:1183" stroked="f"/>
                    <v:rect id="_x0000_s1569" style="position:absolute;left:5932;top:2172;width:2828;height:1183" filled="f" strokeweight="44e-5mm">
                      <v:stroke endcap="round"/>
                    </v:rect>
                  </v:group>
                  <v:rect id="_x0000_s1570" style="position:absolute;left:6089;top:2296;width:55;height:312;mso-wrap-style:none" filled="f" stroked="f">
                    <v:textbox style="mso-next-textbox:#_x0000_s157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571" style="position:absolute;left:6179;top:2296;width:111;height:312;mso-wrap-style:none" filled="f" stroked="f">
                    <v:textbox style="mso-next-textbox:#_x0000_s157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72" style="position:absolute;left:6233;top:2296;width:1376;height:312;mso-wrap-style:none" filled="f" stroked="f">
                    <v:textbox style="mso-next-textbox:#_x0000_s1572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am going to visit</w:t>
                          </w:r>
                        </w:p>
                      </w:txbxContent>
                    </v:textbox>
                  </v:rect>
                  <v:rect id="_x0000_s1573" style="position:absolute;left:8063;top:2296;width:114;height:312;mso-wrap-style:none" filled="f" stroked="f">
                    <v:textbox style="mso-next-textbox:#_x0000_s1573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…</w:t>
                          </w:r>
                        </w:p>
                      </w:txbxContent>
                    </v:textbox>
                  </v:rect>
                  <v:rect id="_x0000_s1574" style="position:absolute;left:8256;top:2296;width:111;height:312;mso-wrap-style:none" filled="f" stroked="f">
                    <v:textbox style="mso-next-textbox:#_x0000_s157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75" style="position:absolute;left:6089;top:2633;width:55;height:312;mso-wrap-style:none" filled="f" stroked="f">
                    <v:textbox style="mso-next-textbox:#_x0000_s157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I</w:t>
                          </w:r>
                        </w:p>
                      </w:txbxContent>
                    </v:textbox>
                  </v:rect>
                  <v:rect id="_x0000_s1576" style="position:absolute;left:6179;top:2633;width:111;height:312;mso-wrap-style:none" filled="f" stroked="f">
                    <v:textbox style="mso-next-textbox:#_x0000_s157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77" style="position:absolute;left:6233;top:2633;width:983;height:312;mso-wrap-style:none" filled="f" stroked="f">
                    <v:textbox style="mso-next-textbox:#_x0000_s1577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am going to</w:t>
                          </w:r>
                        </w:p>
                      </w:txbxContent>
                    </v:textbox>
                  </v:rect>
                  <v:rect id="_x0000_s1578" style="position:absolute;left:7513;top:2633;width:111;height:312;mso-wrap-style:none" filled="f" stroked="f">
                    <v:textbox style="mso-next-textbox:#_x0000_s1578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79" style="position:absolute;left:7568;top:2633;width:240;height:624;mso-wrap-style:none" filled="f" stroked="f">
                    <v:textbox style="mso-next-textbox:#_x0000_s157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eat</w:t>
                          </w:r>
                        </w:p>
                      </w:txbxContent>
                    </v:textbox>
                  </v:rect>
                  <v:rect id="_x0000_s1580" style="position:absolute;left:7906;top:2633;width:114;height:312;mso-wrap-style:none" filled="f" stroked="f">
                    <v:textbox style="mso-next-textbox:#_x0000_s158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…</w:t>
                          </w:r>
                        </w:p>
                      </w:txbxContent>
                    </v:textbox>
                  </v:rect>
                  <v:rect id="_x0000_s1581" style="position:absolute;left:8100;top:2633;width:111;height:312;mso-wrap-style:none" filled="f" stroked="f">
                    <v:textbox style="mso-next-textbox:#_x0000_s158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_x0000_s1582" style="position:absolute;left:6089;top:2967;width:55;height:624;mso-wrap-style:none" filled="f" stroked="f">
                    <v:textbox style="mso-next-textbox:#_x0000_s1582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I </w:t>
                          </w:r>
                        </w:p>
                      </w:txbxContent>
                    </v:textbox>
                  </v:rect>
                  <v:rect id="_x0000_s1583" style="position:absolute;left:6233;top:2967;width:596;height:312;mso-wrap-style:none" filled="f" stroked="f">
                    <v:textbox style="mso-next-textbox:#_x0000_s1583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will see</w:t>
                          </w:r>
                        </w:p>
                      </w:txbxContent>
                    </v:textbox>
                  </v:rect>
                  <v:rect id="_x0000_s1584" style="position:absolute;left:7076;top:2967;width:114;height:312;mso-wrap-style:none" filled="f" stroked="f">
                    <v:textbox style="mso-next-textbox:#_x0000_s1584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…</w:t>
                          </w:r>
                        </w:p>
                      </w:txbxContent>
                    </v:textbox>
                  </v:rect>
                  <v:rect id="_x0000_s1585" style="position:absolute;left:7270;top:2967;width:111;height:312;mso-wrap-style:none" filled="f" stroked="f">
                    <v:textbox style="mso-next-textbox:#_x0000_s158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586" style="position:absolute;left:5931;top:3434;width:2828;height:508" coordorigin="5931,3434" coordsize="2828,508">
                    <v:rect id="_x0000_s1587" style="position:absolute;left:5931;top:3434;width:2828;height:508" stroked="f"/>
                    <v:rect id="_x0000_s1588" style="position:absolute;left:5931;top:3434;width:2828;height:508" filled="f" strokeweight="44e-5mm">
                      <v:stroke endcap="round"/>
                    </v:rect>
                  </v:group>
                  <v:rect id="_x0000_s1589" style="position:absolute;left:6089;top:3558;width:711;height:312;mso-wrap-style:none" filled="f" stroked="f">
                    <v:textbox style="mso-next-textbox:#_x0000_s1589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Have a g</w:t>
                          </w:r>
                        </w:p>
                      </w:txbxContent>
                    </v:textbox>
                  </v:rect>
                  <v:rect id="_x0000_s1590" style="position:absolute;left:6986;top:3558;width:980;height:312;mso-wrap-style:none" filled="f" stroked="f">
                    <v:textbox style="mso-next-textbox:#_x0000_s159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ood holiday.</w:t>
                          </w:r>
                        </w:p>
                      </w:txbxContent>
                    </v:textbox>
                  </v:rect>
                  <v:rect id="_x0000_s1591" style="position:absolute;left:8324;top:3558;width:111;height:312;mso-wrap-style:none" filled="f" stroked="f">
                    <v:textbox style="mso-next-textbox:#_x0000_s159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592" style="position:absolute;left:246;top:1036;width:1679;height:509" coordorigin="246,1036" coordsize="1679,509">
                    <v:rect id="_x0000_s1593" style="position:absolute;left:246;top:1036;width:1679;height:509" stroked="f"/>
                    <v:rect id="_x0000_s1594" style="position:absolute;left:246;top:1036;width:1679;height:509" filled="f" strokeweight="44e-5mm">
                      <v:stroke endcap="round"/>
                    </v:rect>
                  </v:group>
                  <v:rect id="_x0000_s1595" style="position:absolute;left:405;top:1161;width:987;height:624;mso-wrap-style:none" filled="f" stroked="f">
                    <v:textbox style="mso-next-textbox:#_x0000_s1595;mso-fit-shape-to-text:t" inset="0,0,0,0">
                      <w:txbxContent/>
                    </v:textbox>
                  </v:rect>
                  <v:rect id="_x0000_s1596" style="position:absolute;left:1379;top:1161;width:111;height:312;mso-wrap-style:none" filled="f" stroked="f">
                    <v:textbox style="mso-next-textbox:#_x0000_s159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597" style="position:absolute;left:246;top:2096;width:1679;height:508" coordorigin="246,2096" coordsize="1679,508">
                    <v:rect id="_x0000_s1598" style="position:absolute;left:246;top:2096;width:1679;height:508" stroked="f"/>
                    <v:rect id="_x0000_s1599" style="position:absolute;left:246;top:2096;width:1679;height:508" filled="f" strokeweight="44e-5mm">
                      <v:stroke endcap="round"/>
                    </v:rect>
                  </v:group>
                  <v:rect id="_x0000_s1600" style="position:absolute;left:405;top:2221;width:692;height:624;mso-wrap-style:none" filled="f" stroked="f">
                    <v:textbox style="mso-next-textbox:#_x0000_s160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museum</w:t>
                          </w:r>
                        </w:p>
                      </w:txbxContent>
                    </v:textbox>
                  </v:rect>
                  <v:rect id="_x0000_s1601" style="position:absolute;left:1337;top:2221;width:111;height:312;mso-wrap-style:none" filled="f" stroked="f">
                    <v:textbox style="mso-next-textbox:#_x0000_s1601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602" style="position:absolute;left:246;top:2552;width:1679;height:551" coordorigin="246,2552" coordsize="1679,551">
                    <v:rect id="_x0000_s1603" style="position:absolute;left:246;top:2552;width:1679;height:551" stroked="f"/>
                    <v:rect id="_x0000_s1604" style="position:absolute;left:246;top:2552;width:1679;height:551" filled="f" strokeweight="44e-5mm">
                      <v:stroke endcap="round"/>
                    </v:rect>
                  </v:group>
                  <v:rect id="_x0000_s1605" style="position:absolute;left:405;top:2674;width:831;height:624;mso-wrap-style:none" filled="f" stroked="f">
                    <v:textbox style="mso-next-textbox:#_x0000_s160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restaurant</w:t>
                          </w:r>
                        </w:p>
                      </w:txbxContent>
                    </v:textbox>
                  </v:rect>
                  <v:rect id="_x0000_s1606" style="position:absolute;left:1596;top:2674;width:111;height:312;mso-wrap-style:none" filled="f" stroked="f">
                    <v:textbox style="mso-next-textbox:#_x0000_s1606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group id="_x0000_s1607" style="position:absolute;left:246;top:1545;width:1679;height:551" coordorigin="246,1545" coordsize="1679,551">
                    <v:rect id="_x0000_s1608" style="position:absolute;left:246;top:1545;width:1679;height:551" stroked="f"/>
                    <v:rect id="_x0000_s1609" style="position:absolute;left:246;top:1545;width:1679;height:551" filled="f" strokeweight="44e-5mm">
                      <v:stroke endcap="round"/>
                    </v:rect>
                  </v:group>
                  <v:rect id="_x0000_s1610" style="position:absolute;left:405;top:1666;width:346;height:624;mso-wrap-style:none" filled="f" stroked="f">
                    <v:textbox style="mso-next-textbox:#_x0000_s1610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plan</w:t>
                          </w:r>
                        </w:p>
                      </w:txbxContent>
                    </v:textbox>
                  </v:rect>
                  <v:rect id="_x0000_s1611" style="position:absolute;left:900;top:1666;width:987;height:624;mso-wrap-style:none" filled="f" stroked="f">
                    <v:textbox style="mso-next-textbox:#_x0000_s1595;mso-fit-shape-to-text:t" inset="0,0,0,0">
                      <w:txbxContent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 xml:space="preserve"> </w:t>
                          </w:r>
                        </w:p>
                        <w:p w:rsidR="003C2B90" w:rsidRDefault="003C2B90" w:rsidP="00BC6841">
                          <w:r>
                            <w:rPr>
                              <w:rFonts w:ascii="Cooper Black" w:hAnsi="Cooper Black" w:cs="Cooper Black"/>
                              <w:color w:val="000000"/>
                              <w:kern w:val="0"/>
                              <w:sz w:val="22"/>
                            </w:rPr>
                            <w:t>postcard</w:t>
                          </w:r>
                        </w:p>
                      </w:txbxContent>
                    </v:textbox>
                  </v:rect>
                  <w10:anchorlock/>
                </v:group>
              </w:pict>
            </w:r>
          </w:p>
        </w:tc>
      </w:tr>
    </w:tbl>
    <w:p w:rsidR="003C2B90" w:rsidRPr="00777A81" w:rsidRDefault="003C2B90" w:rsidP="00BC6841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Default="003C2B90" w:rsidP="00D57064">
      <w:pPr>
        <w:spacing w:line="360" w:lineRule="auto"/>
        <w:jc w:val="left"/>
        <w:rPr>
          <w:sz w:val="24"/>
        </w:rPr>
      </w:pPr>
    </w:p>
    <w:p w:rsidR="003C2B90" w:rsidRPr="00777A81" w:rsidRDefault="003C2B90" w:rsidP="00D57064">
      <w:pPr>
        <w:spacing w:line="360" w:lineRule="auto"/>
        <w:jc w:val="left"/>
        <w:rPr>
          <w:sz w:val="24"/>
        </w:rPr>
      </w:pPr>
      <w:r>
        <w:rPr>
          <w:noProof/>
        </w:rPr>
        <w:pict>
          <v:group id="_x0000_s1612" style="position:absolute;margin-left:-20.35pt;margin-top:25.7pt;width:457.75pt;height:697.4pt;z-index:251658240" coordorigin="4576,70253" coordsize="9155,13948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613" type="#_x0000_t202" style="position:absolute;left:4576;top:70253;width:9139;height:13948">
              <v:fill color2="#bbd5f0"/>
              <v:textbox>
                <w:txbxContent>
                  <w:p w:rsidR="003C2B90" w:rsidRDefault="003C2B90" w:rsidP="00232F99">
                    <w:pPr>
                      <w:spacing w:line="360" w:lineRule="auto"/>
                      <w:jc w:val="center"/>
                      <w:rPr>
                        <w:sz w:val="24"/>
                      </w:rPr>
                    </w:pPr>
                    <w:r>
                      <w:rPr>
                        <w:bCs/>
                        <w:sz w:val="28"/>
                        <w:szCs w:val="28"/>
                      </w:rPr>
                      <w:t>Module 10 Review and Practice.</w:t>
                    </w:r>
                  </w:p>
                  <w:p w:rsidR="003C2B90" w:rsidRDefault="003C2B90" w:rsidP="00232F99">
                    <w:r>
                      <w:rPr>
                        <w:rFonts w:hint="eastAsia"/>
                        <w:sz w:val="28"/>
                        <w:szCs w:val="28"/>
                      </w:rPr>
                      <w:t>主备人：</w:t>
                    </w:r>
                    <w:r>
                      <w:rPr>
                        <w:sz w:val="28"/>
                        <w:szCs w:val="28"/>
                      </w:rPr>
                      <w:t xml:space="preserve">                    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使用人：</w:t>
                    </w:r>
                  </w:p>
                </w:txbxContent>
              </v:textbox>
            </v:shape>
            <v:line id="_x0000_s1614" style="position:absolute;flip:y" from="4581,71456" to="13732,71469" filled="t"/>
          </v:group>
        </w:pict>
      </w:r>
    </w:p>
    <w:sectPr w:rsidR="003C2B90" w:rsidRPr="00777A81" w:rsidSect="00FF224C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B90" w:rsidRDefault="003C2B90" w:rsidP="00222B68">
      <w:r>
        <w:separator/>
      </w:r>
    </w:p>
  </w:endnote>
  <w:endnote w:type="continuationSeparator" w:id="0">
    <w:p w:rsidR="003C2B90" w:rsidRDefault="003C2B90" w:rsidP="00222B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 Rounded MT Bold">
    <w:altName w:val="Times New Roman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oper Black">
    <w:altName w:val="Nyal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B90" w:rsidRDefault="003C2B90">
    <w:pPr>
      <w:pStyle w:val="Footer"/>
      <w:jc w:val="center"/>
    </w:pPr>
    <w:fldSimple w:instr=" PAGE   \* MERGEFORMAT ">
      <w:r w:rsidRPr="00A80DA7">
        <w:rPr>
          <w:noProof/>
          <w:lang w:val="zh-CN"/>
        </w:rPr>
        <w:t>5</w:t>
      </w:r>
    </w:fldSimple>
  </w:p>
  <w:p w:rsidR="003C2B90" w:rsidRDefault="003C2B90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B90" w:rsidRDefault="003C2B90" w:rsidP="00222B68">
      <w:r>
        <w:separator/>
      </w:r>
    </w:p>
  </w:footnote>
  <w:footnote w:type="continuationSeparator" w:id="0">
    <w:p w:rsidR="003C2B90" w:rsidRDefault="003C2B90" w:rsidP="00222B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6977C34"/>
    <w:multiLevelType w:val="hybridMultilevel"/>
    <w:tmpl w:val="1414C78E"/>
    <w:lvl w:ilvl="0" w:tplc="896219A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0FC34BE8"/>
    <w:multiLevelType w:val="hybridMultilevel"/>
    <w:tmpl w:val="70107662"/>
    <w:lvl w:ilvl="0" w:tplc="21AC370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4595A2D"/>
    <w:multiLevelType w:val="hybridMultilevel"/>
    <w:tmpl w:val="32D806E2"/>
    <w:lvl w:ilvl="0" w:tplc="56BA8E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1723461E"/>
    <w:multiLevelType w:val="multilevel"/>
    <w:tmpl w:val="172346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>
    <w:nsid w:val="193D653B"/>
    <w:multiLevelType w:val="hybridMultilevel"/>
    <w:tmpl w:val="E0A231A0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>
    <w:nsid w:val="216018E0"/>
    <w:multiLevelType w:val="hybridMultilevel"/>
    <w:tmpl w:val="DC207084"/>
    <w:lvl w:ilvl="0" w:tplc="656405FC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1B43B92"/>
    <w:multiLevelType w:val="hybridMultilevel"/>
    <w:tmpl w:val="2F9CBC38"/>
    <w:lvl w:ilvl="0" w:tplc="EE4ED0F8">
      <w:start w:val="1"/>
      <w:numFmt w:val="japaneseCounting"/>
      <w:lvlText w:val="%1、"/>
      <w:lvlJc w:val="left"/>
      <w:pPr>
        <w:ind w:left="450" w:hanging="45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9">
    <w:nsid w:val="266B0A76"/>
    <w:multiLevelType w:val="hybridMultilevel"/>
    <w:tmpl w:val="8C2881F0"/>
    <w:lvl w:ilvl="0" w:tplc="52FAC31C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>
    <w:nsid w:val="2C1906D4"/>
    <w:multiLevelType w:val="multilevel"/>
    <w:tmpl w:val="2C1906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1">
    <w:nsid w:val="300A2722"/>
    <w:multiLevelType w:val="hybridMultilevel"/>
    <w:tmpl w:val="D896B232"/>
    <w:lvl w:ilvl="0" w:tplc="A62E9E64">
      <w:start w:val="1"/>
      <w:numFmt w:val="japaneseCounting"/>
      <w:lvlText w:val="%1、"/>
      <w:lvlJc w:val="left"/>
      <w:pPr>
        <w:ind w:left="871" w:hanging="51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1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1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1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1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1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1" w:hanging="420"/>
      </w:pPr>
      <w:rPr>
        <w:rFonts w:cs="Times New Roman"/>
      </w:rPr>
    </w:lvl>
  </w:abstractNum>
  <w:abstractNum w:abstractNumId="12">
    <w:nsid w:val="305C6693"/>
    <w:multiLevelType w:val="hybridMultilevel"/>
    <w:tmpl w:val="776AAE9C"/>
    <w:lvl w:ilvl="0" w:tplc="20665CF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>
    <w:nsid w:val="312D3C5B"/>
    <w:multiLevelType w:val="hybridMultilevel"/>
    <w:tmpl w:val="F7FC245A"/>
    <w:lvl w:ilvl="0" w:tplc="F23A5D98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312D48AA"/>
    <w:multiLevelType w:val="hybridMultilevel"/>
    <w:tmpl w:val="5A74949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>
    <w:nsid w:val="374934AB"/>
    <w:multiLevelType w:val="hybridMultilevel"/>
    <w:tmpl w:val="61F6A382"/>
    <w:lvl w:ilvl="0" w:tplc="D6D08E2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3C6A70AF"/>
    <w:multiLevelType w:val="hybridMultilevel"/>
    <w:tmpl w:val="4FD8869C"/>
    <w:lvl w:ilvl="0" w:tplc="08C0177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>
    <w:nsid w:val="3ECD0136"/>
    <w:multiLevelType w:val="hybridMultilevel"/>
    <w:tmpl w:val="DF3C99EC"/>
    <w:lvl w:ilvl="0" w:tplc="8466C5F4">
      <w:start w:val="1"/>
      <w:numFmt w:val="none"/>
      <w:lvlText w:val="一、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  <w:rPr>
        <w:rFonts w:cs="Times New Roman"/>
      </w:rPr>
    </w:lvl>
  </w:abstractNum>
  <w:abstractNum w:abstractNumId="18">
    <w:nsid w:val="40CB698D"/>
    <w:multiLevelType w:val="hybridMultilevel"/>
    <w:tmpl w:val="56E4015A"/>
    <w:lvl w:ilvl="0" w:tplc="FFFFFFFF">
      <w:start w:val="1"/>
      <w:numFmt w:val="decimal"/>
      <w:lvlText w:val="%1．"/>
      <w:lvlJc w:val="left"/>
      <w:pPr>
        <w:tabs>
          <w:tab w:val="num" w:pos="1740"/>
        </w:tabs>
        <w:ind w:left="1740" w:hanging="360"/>
      </w:pPr>
      <w:rPr>
        <w:rFonts w:cs="Times New Roman" w:hint="eastAsia"/>
      </w:rPr>
    </w:lvl>
    <w:lvl w:ilvl="1" w:tplc="13482FCA">
      <w:start w:val="1"/>
      <w:numFmt w:val="decimal"/>
      <w:lvlText w:val="%2、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  <w:rPr>
        <w:rFonts w:cs="Times New Roman"/>
      </w:rPr>
    </w:lvl>
  </w:abstractNum>
  <w:abstractNum w:abstractNumId="19">
    <w:nsid w:val="443A1CAA"/>
    <w:multiLevelType w:val="hybridMultilevel"/>
    <w:tmpl w:val="2FB452C2"/>
    <w:lvl w:ilvl="0" w:tplc="FFF4B9C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0">
    <w:nsid w:val="4F42513B"/>
    <w:multiLevelType w:val="hybridMultilevel"/>
    <w:tmpl w:val="FBD83F64"/>
    <w:lvl w:ilvl="0" w:tplc="C8FE691E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>
    <w:nsid w:val="522F21CF"/>
    <w:multiLevelType w:val="hybridMultilevel"/>
    <w:tmpl w:val="EB2C8970"/>
    <w:lvl w:ilvl="0" w:tplc="FFFFFFFF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2">
    <w:nsid w:val="55162967"/>
    <w:multiLevelType w:val="singleLevel"/>
    <w:tmpl w:val="55162967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23">
    <w:nsid w:val="554B5EE7"/>
    <w:multiLevelType w:val="singleLevel"/>
    <w:tmpl w:val="554B5EE7"/>
    <w:lvl w:ilvl="0">
      <w:start w:val="3"/>
      <w:numFmt w:val="decimal"/>
      <w:suff w:val="space"/>
      <w:lvlText w:val="%1."/>
      <w:lvlJc w:val="left"/>
      <w:rPr>
        <w:rFonts w:cs="Times New Roman"/>
      </w:rPr>
    </w:lvl>
  </w:abstractNum>
  <w:abstractNum w:abstractNumId="24">
    <w:nsid w:val="56787A18"/>
    <w:multiLevelType w:val="hybridMultilevel"/>
    <w:tmpl w:val="EFBEDD52"/>
    <w:lvl w:ilvl="0" w:tplc="DCF2C902">
      <w:start w:val="1"/>
      <w:numFmt w:val="decimal"/>
      <w:lvlText w:val="%1."/>
      <w:lvlJc w:val="left"/>
      <w:pPr>
        <w:ind w:left="360" w:hanging="36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5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612F0409"/>
    <w:multiLevelType w:val="multilevel"/>
    <w:tmpl w:val="612F040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620703DD"/>
    <w:multiLevelType w:val="hybridMultilevel"/>
    <w:tmpl w:val="1BB6880E"/>
    <w:lvl w:ilvl="0" w:tplc="5F6E8664">
      <w:start w:val="1"/>
      <w:numFmt w:val="decimal"/>
      <w:lvlText w:val="%1、"/>
      <w:lvlJc w:val="left"/>
      <w:pPr>
        <w:ind w:left="4163" w:hanging="360"/>
      </w:pPr>
      <w:rPr>
        <w:rFonts w:ascii="Times New Roman" w:hAnsi="Times New Roman" w:cs="Times New Roman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4643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506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5483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5903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32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743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7163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83" w:hanging="420"/>
      </w:pPr>
      <w:rPr>
        <w:rFonts w:cs="Times New Roman"/>
      </w:rPr>
    </w:lvl>
  </w:abstractNum>
  <w:abstractNum w:abstractNumId="29">
    <w:nsid w:val="624D6AEB"/>
    <w:multiLevelType w:val="hybridMultilevel"/>
    <w:tmpl w:val="710A1388"/>
    <w:lvl w:ilvl="0" w:tplc="B30090B8">
      <w:start w:val="1"/>
      <w:numFmt w:val="decimal"/>
      <w:lvlText w:val="%1）"/>
      <w:lvlJc w:val="left"/>
      <w:pPr>
        <w:ind w:left="8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  <w:rPr>
        <w:rFonts w:cs="Times New Roman"/>
      </w:rPr>
    </w:lvl>
  </w:abstractNum>
  <w:abstractNum w:abstractNumId="30">
    <w:nsid w:val="66761C6A"/>
    <w:multiLevelType w:val="hybridMultilevel"/>
    <w:tmpl w:val="D4B4B02A"/>
    <w:lvl w:ilvl="0" w:tplc="D9E602C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675D276C"/>
    <w:multiLevelType w:val="hybridMultilevel"/>
    <w:tmpl w:val="710A1388"/>
    <w:lvl w:ilvl="0" w:tplc="B30090B8">
      <w:start w:val="1"/>
      <w:numFmt w:val="decimal"/>
      <w:lvlText w:val="%1）"/>
      <w:lvlJc w:val="left"/>
      <w:pPr>
        <w:ind w:left="8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0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4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0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  <w:rPr>
        <w:rFonts w:cs="Times New Roman"/>
      </w:rPr>
    </w:lvl>
  </w:abstractNum>
  <w:abstractNum w:abstractNumId="32">
    <w:nsid w:val="6A0D49D1"/>
    <w:multiLevelType w:val="multilevel"/>
    <w:tmpl w:val="6A0D49D1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3">
    <w:nsid w:val="768C3677"/>
    <w:multiLevelType w:val="hybridMultilevel"/>
    <w:tmpl w:val="DA962C2C"/>
    <w:lvl w:ilvl="0" w:tplc="FFFFFFFF">
      <w:start w:val="1"/>
      <w:numFmt w:val="decimal"/>
      <w:lvlText w:val="%1．"/>
      <w:lvlJc w:val="left"/>
      <w:pPr>
        <w:tabs>
          <w:tab w:val="num" w:pos="1005"/>
        </w:tabs>
        <w:ind w:left="1005" w:hanging="360"/>
      </w:pPr>
      <w:rPr>
        <w:rFonts w:cs="Times New Roman"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05"/>
        </w:tabs>
        <w:ind w:left="190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165"/>
        </w:tabs>
        <w:ind w:left="316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tabs>
          <w:tab w:val="num" w:pos="4005"/>
        </w:tabs>
        <w:ind w:left="400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425"/>
        </w:tabs>
        <w:ind w:left="4425" w:hanging="420"/>
      </w:pPr>
      <w:rPr>
        <w:rFonts w:cs="Times New Roman"/>
      </w:rPr>
    </w:lvl>
  </w:abstractNum>
  <w:abstractNum w:abstractNumId="34">
    <w:nsid w:val="76B43086"/>
    <w:multiLevelType w:val="hybridMultilevel"/>
    <w:tmpl w:val="C9B26652"/>
    <w:lvl w:ilvl="0" w:tplc="6F78D35A">
      <w:start w:val="1"/>
      <w:numFmt w:val="decimal"/>
      <w:lvlText w:val="%1、"/>
      <w:lvlJc w:val="left"/>
      <w:pPr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5">
    <w:nsid w:val="77122D50"/>
    <w:multiLevelType w:val="hybridMultilevel"/>
    <w:tmpl w:val="18503C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7F11868"/>
    <w:multiLevelType w:val="hybridMultilevel"/>
    <w:tmpl w:val="5A6C5C7A"/>
    <w:lvl w:ilvl="0" w:tplc="B4E67AA4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7"/>
  </w:num>
  <w:num w:numId="2">
    <w:abstractNumId w:val="2"/>
  </w:num>
  <w:num w:numId="3">
    <w:abstractNumId w:val="16"/>
  </w:num>
  <w:num w:numId="4">
    <w:abstractNumId w:val="18"/>
  </w:num>
  <w:num w:numId="5">
    <w:abstractNumId w:val="13"/>
  </w:num>
  <w:num w:numId="6">
    <w:abstractNumId w:val="21"/>
  </w:num>
  <w:num w:numId="7">
    <w:abstractNumId w:val="33"/>
  </w:num>
  <w:num w:numId="8">
    <w:abstractNumId w:val="11"/>
  </w:num>
  <w:num w:numId="9">
    <w:abstractNumId w:val="8"/>
  </w:num>
  <w:num w:numId="10">
    <w:abstractNumId w:val="35"/>
  </w:num>
  <w:num w:numId="11">
    <w:abstractNumId w:val="28"/>
  </w:num>
  <w:num w:numId="12">
    <w:abstractNumId w:val="25"/>
  </w:num>
  <w:num w:numId="13">
    <w:abstractNumId w:val="14"/>
  </w:num>
  <w:num w:numId="14">
    <w:abstractNumId w:val="20"/>
  </w:num>
  <w:num w:numId="15">
    <w:abstractNumId w:val="15"/>
  </w:num>
  <w:num w:numId="16">
    <w:abstractNumId w:val="12"/>
  </w:num>
  <w:num w:numId="17">
    <w:abstractNumId w:val="7"/>
  </w:num>
  <w:num w:numId="18">
    <w:abstractNumId w:val="19"/>
  </w:num>
  <w:num w:numId="19">
    <w:abstractNumId w:val="1"/>
  </w:num>
  <w:num w:numId="20">
    <w:abstractNumId w:val="34"/>
  </w:num>
  <w:num w:numId="21">
    <w:abstractNumId w:val="9"/>
  </w:num>
  <w:num w:numId="22">
    <w:abstractNumId w:val="6"/>
  </w:num>
  <w:num w:numId="23">
    <w:abstractNumId w:val="24"/>
  </w:num>
  <w:num w:numId="24">
    <w:abstractNumId w:val="3"/>
  </w:num>
  <w:num w:numId="25">
    <w:abstractNumId w:val="26"/>
  </w:num>
  <w:num w:numId="26">
    <w:abstractNumId w:val="23"/>
  </w:num>
  <w:num w:numId="27">
    <w:abstractNumId w:val="22"/>
  </w:num>
  <w:num w:numId="28">
    <w:abstractNumId w:val="0"/>
  </w:num>
  <w:num w:numId="29">
    <w:abstractNumId w:val="29"/>
  </w:num>
  <w:num w:numId="30">
    <w:abstractNumId w:val="31"/>
  </w:num>
  <w:num w:numId="31">
    <w:abstractNumId w:val="4"/>
  </w:num>
  <w:num w:numId="32">
    <w:abstractNumId w:val="30"/>
  </w:num>
  <w:num w:numId="33">
    <w:abstractNumId w:val="36"/>
  </w:num>
  <w:num w:numId="34">
    <w:abstractNumId w:val="5"/>
  </w:num>
  <w:num w:numId="35">
    <w:abstractNumId w:val="27"/>
  </w:num>
  <w:num w:numId="36">
    <w:abstractNumId w:val="32"/>
  </w:num>
  <w:num w:numId="3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2695E"/>
    <w:rsid w:val="00031525"/>
    <w:rsid w:val="000635E1"/>
    <w:rsid w:val="00070E7B"/>
    <w:rsid w:val="000752F4"/>
    <w:rsid w:val="00082F99"/>
    <w:rsid w:val="00084B41"/>
    <w:rsid w:val="00097B61"/>
    <w:rsid w:val="000B462E"/>
    <w:rsid w:val="000B7235"/>
    <w:rsid w:val="000C6669"/>
    <w:rsid w:val="000D012C"/>
    <w:rsid w:val="000E2D40"/>
    <w:rsid w:val="00103A02"/>
    <w:rsid w:val="00125A44"/>
    <w:rsid w:val="00151890"/>
    <w:rsid w:val="0016168B"/>
    <w:rsid w:val="00182513"/>
    <w:rsid w:val="001A6A20"/>
    <w:rsid w:val="001B3817"/>
    <w:rsid w:val="001B5B41"/>
    <w:rsid w:val="001B659E"/>
    <w:rsid w:val="00222B68"/>
    <w:rsid w:val="00232F99"/>
    <w:rsid w:val="002407CD"/>
    <w:rsid w:val="00247206"/>
    <w:rsid w:val="00251EBA"/>
    <w:rsid w:val="00260434"/>
    <w:rsid w:val="002804A9"/>
    <w:rsid w:val="002A19F8"/>
    <w:rsid w:val="002A7B0E"/>
    <w:rsid w:val="002C2357"/>
    <w:rsid w:val="002C2A3E"/>
    <w:rsid w:val="002D214B"/>
    <w:rsid w:val="002F52CB"/>
    <w:rsid w:val="00306A08"/>
    <w:rsid w:val="00310BE6"/>
    <w:rsid w:val="0031566A"/>
    <w:rsid w:val="00332721"/>
    <w:rsid w:val="0033323D"/>
    <w:rsid w:val="003A2BBE"/>
    <w:rsid w:val="003A411A"/>
    <w:rsid w:val="003B253C"/>
    <w:rsid w:val="003C2B90"/>
    <w:rsid w:val="003D22D9"/>
    <w:rsid w:val="003E4E94"/>
    <w:rsid w:val="003E528A"/>
    <w:rsid w:val="00400F43"/>
    <w:rsid w:val="00403874"/>
    <w:rsid w:val="00404FA6"/>
    <w:rsid w:val="00404FBC"/>
    <w:rsid w:val="00414029"/>
    <w:rsid w:val="00417FC5"/>
    <w:rsid w:val="00431C17"/>
    <w:rsid w:val="004544BA"/>
    <w:rsid w:val="004571EB"/>
    <w:rsid w:val="00494867"/>
    <w:rsid w:val="004962D6"/>
    <w:rsid w:val="00497E6A"/>
    <w:rsid w:val="004A3316"/>
    <w:rsid w:val="004D6647"/>
    <w:rsid w:val="004F2430"/>
    <w:rsid w:val="004F3A4C"/>
    <w:rsid w:val="004F427C"/>
    <w:rsid w:val="005168AA"/>
    <w:rsid w:val="00530123"/>
    <w:rsid w:val="005326E4"/>
    <w:rsid w:val="005328F9"/>
    <w:rsid w:val="00557233"/>
    <w:rsid w:val="00557DB8"/>
    <w:rsid w:val="00557E39"/>
    <w:rsid w:val="005D6D87"/>
    <w:rsid w:val="005E3803"/>
    <w:rsid w:val="005E5693"/>
    <w:rsid w:val="00613063"/>
    <w:rsid w:val="00621C19"/>
    <w:rsid w:val="006420D4"/>
    <w:rsid w:val="00647CE2"/>
    <w:rsid w:val="006517F5"/>
    <w:rsid w:val="00664CEE"/>
    <w:rsid w:val="00696E5A"/>
    <w:rsid w:val="006A0B71"/>
    <w:rsid w:val="006B6BB6"/>
    <w:rsid w:val="006D41CE"/>
    <w:rsid w:val="006F04BE"/>
    <w:rsid w:val="00700F9C"/>
    <w:rsid w:val="00710C87"/>
    <w:rsid w:val="007149C6"/>
    <w:rsid w:val="00715A24"/>
    <w:rsid w:val="007344A8"/>
    <w:rsid w:val="00740F4F"/>
    <w:rsid w:val="00741E9B"/>
    <w:rsid w:val="00760899"/>
    <w:rsid w:val="007639BF"/>
    <w:rsid w:val="0077682A"/>
    <w:rsid w:val="00777A81"/>
    <w:rsid w:val="007A33E7"/>
    <w:rsid w:val="007B54DA"/>
    <w:rsid w:val="007F00EC"/>
    <w:rsid w:val="007F5564"/>
    <w:rsid w:val="008157AC"/>
    <w:rsid w:val="00817AB0"/>
    <w:rsid w:val="0083503D"/>
    <w:rsid w:val="00877FC5"/>
    <w:rsid w:val="00880917"/>
    <w:rsid w:val="008A41F4"/>
    <w:rsid w:val="008A4B58"/>
    <w:rsid w:val="008B138A"/>
    <w:rsid w:val="008E3B0A"/>
    <w:rsid w:val="009117C5"/>
    <w:rsid w:val="00926A1C"/>
    <w:rsid w:val="009274F2"/>
    <w:rsid w:val="00936651"/>
    <w:rsid w:val="00936668"/>
    <w:rsid w:val="00943810"/>
    <w:rsid w:val="00946EAB"/>
    <w:rsid w:val="009A088C"/>
    <w:rsid w:val="009C797B"/>
    <w:rsid w:val="00A05735"/>
    <w:rsid w:val="00A06FEA"/>
    <w:rsid w:val="00A24A8B"/>
    <w:rsid w:val="00A7768E"/>
    <w:rsid w:val="00A808CB"/>
    <w:rsid w:val="00A80DA7"/>
    <w:rsid w:val="00AA0AB8"/>
    <w:rsid w:val="00AA2D84"/>
    <w:rsid w:val="00AA4317"/>
    <w:rsid w:val="00AA4653"/>
    <w:rsid w:val="00AA6851"/>
    <w:rsid w:val="00AA7D5A"/>
    <w:rsid w:val="00AC4C7A"/>
    <w:rsid w:val="00AD4CE7"/>
    <w:rsid w:val="00B20FE2"/>
    <w:rsid w:val="00B511D0"/>
    <w:rsid w:val="00B93A38"/>
    <w:rsid w:val="00BC5F4E"/>
    <w:rsid w:val="00BC6841"/>
    <w:rsid w:val="00BE12A3"/>
    <w:rsid w:val="00BF4ADC"/>
    <w:rsid w:val="00C54C21"/>
    <w:rsid w:val="00C65FE0"/>
    <w:rsid w:val="00C97823"/>
    <w:rsid w:val="00CC0619"/>
    <w:rsid w:val="00D10A22"/>
    <w:rsid w:val="00D12A90"/>
    <w:rsid w:val="00D133B7"/>
    <w:rsid w:val="00D145ED"/>
    <w:rsid w:val="00D27687"/>
    <w:rsid w:val="00D3475D"/>
    <w:rsid w:val="00D40D46"/>
    <w:rsid w:val="00D4243B"/>
    <w:rsid w:val="00D5648E"/>
    <w:rsid w:val="00D57064"/>
    <w:rsid w:val="00D80C3B"/>
    <w:rsid w:val="00D8309A"/>
    <w:rsid w:val="00D9453D"/>
    <w:rsid w:val="00DA6E9D"/>
    <w:rsid w:val="00DA7686"/>
    <w:rsid w:val="00DB1ADC"/>
    <w:rsid w:val="00DB3085"/>
    <w:rsid w:val="00DB43C4"/>
    <w:rsid w:val="00DB6585"/>
    <w:rsid w:val="00DC2C25"/>
    <w:rsid w:val="00DD6EE0"/>
    <w:rsid w:val="00DF2A86"/>
    <w:rsid w:val="00E10223"/>
    <w:rsid w:val="00E10F9D"/>
    <w:rsid w:val="00E15513"/>
    <w:rsid w:val="00E42422"/>
    <w:rsid w:val="00E5617D"/>
    <w:rsid w:val="00E674DC"/>
    <w:rsid w:val="00E8280E"/>
    <w:rsid w:val="00E85844"/>
    <w:rsid w:val="00E97AF5"/>
    <w:rsid w:val="00EC0E20"/>
    <w:rsid w:val="00EC551A"/>
    <w:rsid w:val="00F20637"/>
    <w:rsid w:val="00F31DA5"/>
    <w:rsid w:val="00F3365C"/>
    <w:rsid w:val="00F51DD8"/>
    <w:rsid w:val="00F65176"/>
    <w:rsid w:val="00F71C16"/>
    <w:rsid w:val="00F91EBD"/>
    <w:rsid w:val="00FA2038"/>
    <w:rsid w:val="00FB5CA8"/>
    <w:rsid w:val="00FB7E0B"/>
    <w:rsid w:val="00FC4AC7"/>
    <w:rsid w:val="00FC7ECE"/>
    <w:rsid w:val="00FD6960"/>
    <w:rsid w:val="00FE534C"/>
    <w:rsid w:val="00FF224C"/>
    <w:rsid w:val="00FF65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ity"/>
  <w:smartTagType w:namespaceuri="urn:schemas-microsoft-com:office:smarttags" w:name="place"/>
  <w:shapeDefaults>
    <o:shapedefaults v:ext="edit" spidmax="161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B6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222B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22B6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222B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2B68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9A088C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88C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E10F9D"/>
    <w:pPr>
      <w:ind w:firstLineChars="200" w:firstLine="420"/>
    </w:pPr>
  </w:style>
  <w:style w:type="table" w:styleId="TableGrid">
    <w:name w:val="Table Grid"/>
    <w:basedOn w:val="TableNormal"/>
    <w:uiPriority w:val="99"/>
    <w:rsid w:val="0031566A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B46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462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51EBA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737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7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300</Words>
  <Characters>1716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10  Unit 2  I’m going to visit London</dc:title>
  <dc:subject/>
  <dc:creator>lenovo</dc:creator>
  <cp:keywords/>
  <dc:description/>
  <cp:lastModifiedBy>huwei</cp:lastModifiedBy>
  <cp:revision>2</cp:revision>
  <dcterms:created xsi:type="dcterms:W3CDTF">2017-02-12T09:21:00Z</dcterms:created>
  <dcterms:modified xsi:type="dcterms:W3CDTF">2017-02-12T09:21:00Z</dcterms:modified>
</cp:coreProperties>
</file>