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812" w:tblpY="2213"/>
        <w:tblOverlap w:val="never"/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472"/>
      </w:tblGrid>
      <w:tr w:rsidR="00337A70" w:rsidTr="00C9177F">
        <w:trPr>
          <w:trHeight w:val="314"/>
        </w:trPr>
        <w:tc>
          <w:tcPr>
            <w:tcW w:w="8472" w:type="dxa"/>
          </w:tcPr>
          <w:p w:rsidR="00337A70" w:rsidRDefault="00337A70" w:rsidP="006672D9">
            <w:pPr>
              <w:rPr>
                <w:rFonts w:ascii="楷体_GB2312" w:eastAsia="楷体_GB2312" w:hAnsi="楷体_GB2312" w:cs="楷体_GB2312"/>
                <w:b/>
                <w:bCs/>
                <w:sz w:val="36"/>
                <w:szCs w:val="36"/>
              </w:rPr>
            </w:pPr>
            <w:r w:rsidRPr="00206CDC">
              <w:rPr>
                <w:b/>
                <w:sz w:val="24"/>
              </w:rPr>
              <w:t xml:space="preserve">Module 9  Unit 1  Why do you like </w:t>
            </w:r>
            <w:smartTag w:uri="urn:schemas-microsoft-com:office:smarttags" w:element="country-region">
              <w:smartTag w:uri="urn:schemas-microsoft-com:office:smarttags" w:element="place">
                <w:r w:rsidRPr="00206CDC">
                  <w:rPr>
                    <w:b/>
                    <w:sz w:val="24"/>
                  </w:rPr>
                  <w:t>Australia</w:t>
                </w:r>
              </w:smartTag>
            </w:smartTag>
            <w:r w:rsidRPr="00206CDC">
              <w:rPr>
                <w:b/>
                <w:sz w:val="24"/>
              </w:rPr>
              <w:t>?</w:t>
            </w:r>
            <w:r w:rsidRPr="006672D9">
              <w:rPr>
                <w:b/>
                <w:sz w:val="24"/>
              </w:rPr>
              <w:t xml:space="preserve"> </w:t>
            </w:r>
            <w:r w:rsidRPr="00C9177F">
              <w:rPr>
                <w:b/>
                <w:sz w:val="24"/>
              </w:rPr>
              <w:t>Lesson 1</w:t>
            </w:r>
          </w:p>
          <w:p w:rsidR="00337A70" w:rsidRDefault="00337A70" w:rsidP="00C9177F">
            <w:pPr>
              <w:spacing w:line="360" w:lineRule="auto"/>
              <w:rPr>
                <w:b/>
                <w:sz w:val="24"/>
              </w:rPr>
            </w:pPr>
          </w:p>
          <w:p w:rsidR="00337A70" w:rsidRPr="00C9177F" w:rsidRDefault="00337A70" w:rsidP="00C9177F">
            <w:pPr>
              <w:spacing w:line="36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</w:t>
            </w:r>
            <w:r w:rsidRPr="00C9177F">
              <w:rPr>
                <w:rFonts w:hint="eastAsia"/>
                <w:b/>
                <w:sz w:val="24"/>
              </w:rPr>
              <w:t>主备人：</w:t>
            </w:r>
            <w:r w:rsidRPr="00C9177F">
              <w:rPr>
                <w:b/>
                <w:sz w:val="24"/>
              </w:rPr>
              <w:t xml:space="preserve">                           </w:t>
            </w:r>
            <w:r w:rsidRPr="00C9177F">
              <w:rPr>
                <w:rFonts w:hint="eastAsia"/>
                <w:b/>
                <w:sz w:val="24"/>
              </w:rPr>
              <w:t>使用人：</w:t>
            </w:r>
          </w:p>
        </w:tc>
      </w:tr>
      <w:tr w:rsidR="00337A70" w:rsidTr="00C9177F">
        <w:trPr>
          <w:trHeight w:val="1631"/>
        </w:trPr>
        <w:tc>
          <w:tcPr>
            <w:tcW w:w="8472" w:type="dxa"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  <w:r w:rsidRPr="00C9177F">
              <w:rPr>
                <w:rFonts w:hAnsi="宋体" w:hint="eastAsia"/>
                <w:sz w:val="24"/>
              </w:rPr>
              <w:t>一、教学目标</w:t>
            </w:r>
          </w:p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  <w:r w:rsidRPr="00C9177F">
              <w:rPr>
                <w:rFonts w:hint="eastAsia"/>
                <w:sz w:val="24"/>
              </w:rPr>
              <w:t>【知识目标】：</w:t>
            </w:r>
          </w:p>
          <w:p w:rsidR="00337A70" w:rsidRPr="00206CDC" w:rsidRDefault="00337A70" w:rsidP="00337A70">
            <w:pPr>
              <w:widowControl/>
              <w:spacing w:line="360" w:lineRule="auto"/>
              <w:ind w:firstLineChars="100" w:firstLine="31680"/>
              <w:jc w:val="left"/>
              <w:textAlignment w:val="baseline"/>
              <w:rPr>
                <w:rFonts w:ascii="宋体"/>
                <w:color w:val="000000"/>
                <w:kern w:val="0"/>
                <w:sz w:val="24"/>
              </w:rPr>
            </w:pPr>
            <w:r w:rsidRPr="00C9177F">
              <w:rPr>
                <w:rFonts w:hint="eastAsia"/>
                <w:sz w:val="24"/>
              </w:rPr>
              <w:t xml:space="preserve">　</w:t>
            </w:r>
            <w:r w:rsidRPr="00206CDC">
              <w:rPr>
                <w:rFonts w:ascii="宋体" w:hAnsi="宋体"/>
                <w:color w:val="000000"/>
                <w:kern w:val="0"/>
                <w:sz w:val="24"/>
              </w:rPr>
              <w:t>1)</w:t>
            </w:r>
            <w:r w:rsidRPr="00206CDC">
              <w:rPr>
                <w:rFonts w:ascii="宋体" w:hAnsi="宋体" w:hint="eastAsia"/>
                <w:color w:val="000000"/>
                <w:kern w:val="0"/>
                <w:sz w:val="24"/>
              </w:rPr>
              <w:t>能听懂、会说、会读单词</w:t>
            </w:r>
            <w:r w:rsidRPr="00206CDC">
              <w:rPr>
                <w:rFonts w:ascii="宋体" w:hAnsi="宋体"/>
                <w:color w:val="000000"/>
                <w:kern w:val="0"/>
                <w:sz w:val="24"/>
              </w:rPr>
              <w:t>Australia, Australian, language, because, map</w:t>
            </w:r>
          </w:p>
          <w:p w:rsidR="00337A70" w:rsidRPr="00206CDC" w:rsidRDefault="00337A70" w:rsidP="00337A70">
            <w:pPr>
              <w:widowControl/>
              <w:spacing w:line="360" w:lineRule="auto"/>
              <w:ind w:firstLineChars="100" w:firstLine="31680"/>
              <w:jc w:val="left"/>
              <w:textAlignment w:val="baseline"/>
              <w:rPr>
                <w:rFonts w:ascii="宋体"/>
                <w:color w:val="000000"/>
                <w:kern w:val="0"/>
                <w:sz w:val="24"/>
              </w:rPr>
            </w:pPr>
            <w:r w:rsidRPr="00206CDC">
              <w:rPr>
                <w:rFonts w:ascii="宋体" w:hAnsi="宋体"/>
                <w:color w:val="000000"/>
                <w:kern w:val="0"/>
                <w:sz w:val="24"/>
              </w:rPr>
              <w:t>2)</w:t>
            </w:r>
            <w:r w:rsidRPr="00206CDC">
              <w:rPr>
                <w:rFonts w:ascii="宋体" w:hAnsi="宋体" w:hint="eastAsia"/>
                <w:color w:val="000000"/>
                <w:kern w:val="0"/>
                <w:sz w:val="24"/>
              </w:rPr>
              <w:t>能听懂、会说句型：</w:t>
            </w:r>
            <w:r w:rsidRPr="00206CDC">
              <w:rPr>
                <w:rFonts w:ascii="宋体" w:hAnsi="宋体"/>
                <w:color w:val="000000"/>
                <w:kern w:val="0"/>
                <w:sz w:val="24"/>
              </w:rPr>
              <w:t>Why...? -- Because....</w:t>
            </w:r>
          </w:p>
          <w:p w:rsidR="00337A70" w:rsidRPr="00206CDC" w:rsidRDefault="00337A70" w:rsidP="00337A70">
            <w:pPr>
              <w:widowControl/>
              <w:spacing w:line="360" w:lineRule="auto"/>
              <w:ind w:firstLineChars="100" w:firstLine="31680"/>
              <w:jc w:val="left"/>
              <w:textAlignment w:val="baseline"/>
              <w:rPr>
                <w:rFonts w:ascii="宋体"/>
                <w:color w:val="000000"/>
                <w:kern w:val="0"/>
                <w:sz w:val="24"/>
              </w:rPr>
            </w:pPr>
            <w:r w:rsidRPr="00206CDC">
              <w:rPr>
                <w:rFonts w:ascii="宋体" w:hAnsi="宋体"/>
                <w:color w:val="000000"/>
                <w:kern w:val="0"/>
                <w:sz w:val="24"/>
              </w:rPr>
              <w:t>3)</w:t>
            </w:r>
            <w:r w:rsidRPr="00206CDC">
              <w:rPr>
                <w:rFonts w:ascii="宋体" w:hAnsi="宋体" w:hint="eastAsia"/>
                <w:color w:val="000000"/>
                <w:kern w:val="0"/>
                <w:sz w:val="24"/>
              </w:rPr>
              <w:t>能正确朗读并理解本课对话。</w:t>
            </w:r>
          </w:p>
          <w:p w:rsidR="00337A70" w:rsidRPr="00206CDC" w:rsidRDefault="00337A70" w:rsidP="00540A62">
            <w:pPr>
              <w:spacing w:line="360" w:lineRule="auto"/>
              <w:rPr>
                <w:rFonts w:hAnsi="宋体"/>
                <w:sz w:val="24"/>
              </w:rPr>
            </w:pPr>
            <w:r w:rsidRPr="00206CDC">
              <w:rPr>
                <w:rFonts w:hAnsi="宋体" w:hint="eastAsia"/>
                <w:sz w:val="24"/>
              </w:rPr>
              <w:t>二、教学内容</w:t>
            </w:r>
          </w:p>
          <w:p w:rsidR="00337A70" w:rsidRPr="00540A62" w:rsidRDefault="00337A70" w:rsidP="00540A62">
            <w:pPr>
              <w:spacing w:line="360" w:lineRule="auto"/>
              <w:jc w:val="left"/>
              <w:rPr>
                <w:sz w:val="24"/>
              </w:rPr>
            </w:pPr>
            <w:r w:rsidRPr="00206CDC">
              <w:rPr>
                <w:rFonts w:ascii="宋体" w:hAnsi="宋体" w:hint="eastAsia"/>
                <w:color w:val="000000"/>
                <w:kern w:val="0"/>
                <w:sz w:val="24"/>
              </w:rPr>
              <w:t>在情境中正确运用</w:t>
            </w:r>
            <w:r w:rsidRPr="00206CDC">
              <w:rPr>
                <w:rFonts w:ascii="宋体" w:hint="eastAsia"/>
                <w:color w:val="000000"/>
                <w:kern w:val="0"/>
                <w:sz w:val="24"/>
              </w:rPr>
              <w:t>“</w:t>
            </w:r>
            <w:r w:rsidRPr="00206CDC">
              <w:rPr>
                <w:rFonts w:ascii="宋体" w:hAnsi="宋体"/>
                <w:color w:val="000000"/>
                <w:kern w:val="0"/>
                <w:sz w:val="24"/>
              </w:rPr>
              <w:t>Why</w:t>
            </w:r>
            <w:r w:rsidRPr="00206CDC">
              <w:rPr>
                <w:rFonts w:ascii="宋体" w:hAnsi="宋体" w:hint="eastAsia"/>
                <w:color w:val="000000"/>
                <w:kern w:val="0"/>
                <w:sz w:val="24"/>
              </w:rPr>
              <w:t>……？</w:t>
            </w:r>
            <w:r w:rsidRPr="00206CDC">
              <w:rPr>
                <w:rFonts w:ascii="宋体" w:hint="eastAsia"/>
                <w:color w:val="000000"/>
                <w:kern w:val="0"/>
                <w:sz w:val="24"/>
              </w:rPr>
              <w:t>”</w:t>
            </w:r>
            <w:r w:rsidRPr="00206CDC">
              <w:rPr>
                <w:rFonts w:ascii="宋体" w:hAnsi="宋体" w:hint="eastAsia"/>
                <w:color w:val="000000"/>
                <w:kern w:val="0"/>
                <w:sz w:val="24"/>
              </w:rPr>
              <w:t>与</w:t>
            </w:r>
            <w:r w:rsidRPr="00206CDC">
              <w:rPr>
                <w:rFonts w:ascii="宋体" w:hint="eastAsia"/>
                <w:color w:val="000000"/>
                <w:kern w:val="0"/>
                <w:sz w:val="24"/>
              </w:rPr>
              <w:t>“</w:t>
            </w:r>
            <w:r w:rsidRPr="00206CDC">
              <w:rPr>
                <w:rFonts w:ascii="宋体" w:hAnsi="宋体"/>
                <w:color w:val="000000"/>
                <w:kern w:val="0"/>
                <w:sz w:val="24"/>
              </w:rPr>
              <w:t>Because</w:t>
            </w:r>
            <w:r w:rsidRPr="00206CDC">
              <w:rPr>
                <w:rFonts w:ascii="宋体" w:hAnsi="宋体" w:hint="eastAsia"/>
                <w:color w:val="000000"/>
                <w:kern w:val="0"/>
                <w:sz w:val="24"/>
              </w:rPr>
              <w:t>……”进行询问和回答，表述自己的喜好以及原因。</w:t>
            </w:r>
          </w:p>
          <w:p w:rsidR="00337A70" w:rsidRPr="00206CDC" w:rsidRDefault="00337A70" w:rsidP="00540A62">
            <w:pPr>
              <w:spacing w:line="360" w:lineRule="auto"/>
              <w:rPr>
                <w:rFonts w:hAnsi="宋体"/>
                <w:sz w:val="24"/>
              </w:rPr>
            </w:pPr>
            <w:r w:rsidRPr="00206CDC">
              <w:rPr>
                <w:rFonts w:hAnsi="宋体" w:hint="eastAsia"/>
                <w:sz w:val="24"/>
              </w:rPr>
              <w:t>三、教学重点</w:t>
            </w:r>
          </w:p>
          <w:p w:rsidR="00337A70" w:rsidRPr="00206CDC" w:rsidRDefault="00337A70" w:rsidP="00337A70">
            <w:pPr>
              <w:spacing w:line="360" w:lineRule="auto"/>
              <w:ind w:leftChars="219" w:left="31680" w:hangingChars="100" w:firstLine="31680"/>
              <w:rPr>
                <w:rFonts w:ascii="宋体" w:hAnsi="宋体" w:cs="仿宋_GB2312"/>
                <w:color w:val="000000"/>
                <w:kern w:val="0"/>
                <w:sz w:val="24"/>
              </w:rPr>
            </w:pP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1)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掌握词汇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Australia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map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why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kangaroo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，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koala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的听说读用，在真实的活动中听说读用正确运用</w:t>
            </w:r>
            <w:r w:rsidRPr="00206CDC">
              <w:rPr>
                <w:rFonts w:ascii="宋体" w:cs="仿宋_GB2312" w:hint="eastAsia"/>
                <w:color w:val="000000"/>
                <w:kern w:val="0"/>
                <w:sz w:val="24"/>
              </w:rPr>
              <w:t>“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Why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…？</w:t>
            </w:r>
            <w:r w:rsidRPr="00206CDC">
              <w:rPr>
                <w:rFonts w:ascii="宋体" w:cs="仿宋_GB2312" w:hint="eastAsia"/>
                <w:color w:val="000000"/>
                <w:kern w:val="0"/>
                <w:sz w:val="24"/>
              </w:rPr>
              <w:t>”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与</w:t>
            </w:r>
            <w:r w:rsidRPr="00206CDC">
              <w:rPr>
                <w:rFonts w:ascii="宋体" w:cs="仿宋_GB2312" w:hint="eastAsia"/>
                <w:color w:val="000000"/>
                <w:kern w:val="0"/>
                <w:sz w:val="24"/>
              </w:rPr>
              <w:t>“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Because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…”进行问答。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 xml:space="preserve"> </w:t>
            </w:r>
          </w:p>
          <w:p w:rsidR="00337A70" w:rsidRPr="00C9177F" w:rsidRDefault="00337A70" w:rsidP="00337A70">
            <w:pPr>
              <w:spacing w:line="360" w:lineRule="auto"/>
              <w:ind w:leftChars="14" w:left="31680"/>
              <w:rPr>
                <w:rFonts w:hAnsi="宋体"/>
                <w:bCs/>
                <w:sz w:val="24"/>
              </w:rPr>
            </w:pP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2)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能正确朗读并理解本课对话。</w:t>
            </w:r>
          </w:p>
        </w:tc>
      </w:tr>
      <w:tr w:rsidR="00337A70" w:rsidTr="00C9177F">
        <w:trPr>
          <w:trHeight w:val="1100"/>
        </w:trPr>
        <w:tc>
          <w:tcPr>
            <w:tcW w:w="8472" w:type="dxa"/>
          </w:tcPr>
          <w:p w:rsidR="00337A70" w:rsidRPr="00206CDC" w:rsidRDefault="00337A70" w:rsidP="00342CC5">
            <w:pPr>
              <w:spacing w:line="360" w:lineRule="auto"/>
              <w:rPr>
                <w:sz w:val="24"/>
              </w:rPr>
            </w:pPr>
            <w:r w:rsidRPr="00C9177F">
              <w:rPr>
                <w:sz w:val="24"/>
              </w:rPr>
              <w:t xml:space="preserve"> </w:t>
            </w:r>
            <w:r w:rsidRPr="00206CDC">
              <w:rPr>
                <w:rFonts w:hAnsi="宋体" w:hint="eastAsia"/>
                <w:sz w:val="24"/>
              </w:rPr>
              <w:t>四、教学难点</w:t>
            </w:r>
          </w:p>
          <w:p w:rsidR="00337A70" w:rsidRPr="00C9177F" w:rsidRDefault="00337A70" w:rsidP="00342CC5">
            <w:pPr>
              <w:spacing w:line="360" w:lineRule="auto"/>
              <w:jc w:val="left"/>
              <w:rPr>
                <w:sz w:val="24"/>
              </w:rPr>
            </w:pP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能在情境中正确运用</w:t>
            </w:r>
            <w:r w:rsidRPr="00206CDC">
              <w:rPr>
                <w:rFonts w:ascii="宋体" w:cs="仿宋_GB2312" w:hint="eastAsia"/>
                <w:color w:val="000000"/>
                <w:kern w:val="0"/>
                <w:sz w:val="24"/>
              </w:rPr>
              <w:t>“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Why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…？</w:t>
            </w:r>
            <w:r w:rsidRPr="00206CDC">
              <w:rPr>
                <w:rFonts w:ascii="宋体" w:cs="仿宋_GB2312" w:hint="eastAsia"/>
                <w:color w:val="000000"/>
                <w:kern w:val="0"/>
                <w:sz w:val="24"/>
              </w:rPr>
              <w:t>”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与</w:t>
            </w:r>
            <w:r w:rsidRPr="00206CDC">
              <w:rPr>
                <w:rFonts w:ascii="宋体" w:cs="仿宋_GB2312" w:hint="eastAsia"/>
                <w:color w:val="000000"/>
                <w:kern w:val="0"/>
                <w:sz w:val="24"/>
              </w:rPr>
              <w:t>“</w:t>
            </w:r>
            <w:r w:rsidRPr="00206CDC">
              <w:rPr>
                <w:rFonts w:ascii="宋体" w:hAnsi="宋体" w:cs="仿宋_GB2312"/>
                <w:color w:val="000000"/>
                <w:kern w:val="0"/>
                <w:sz w:val="24"/>
              </w:rPr>
              <w:t>Because</w:t>
            </w:r>
            <w:r w:rsidRPr="00206CDC">
              <w:rPr>
                <w:rFonts w:ascii="宋体" w:hAnsi="宋体" w:cs="仿宋_GB2312" w:hint="eastAsia"/>
                <w:color w:val="000000"/>
                <w:kern w:val="0"/>
                <w:sz w:val="24"/>
              </w:rPr>
              <w:t>…”进行询问和回答。</w:t>
            </w:r>
          </w:p>
        </w:tc>
      </w:tr>
      <w:tr w:rsidR="00337A70" w:rsidTr="00C9177F">
        <w:trPr>
          <w:trHeight w:val="778"/>
        </w:trPr>
        <w:tc>
          <w:tcPr>
            <w:tcW w:w="8472" w:type="dxa"/>
          </w:tcPr>
          <w:p w:rsidR="00337A70" w:rsidRPr="00206CDC" w:rsidRDefault="00337A70" w:rsidP="00220E3A">
            <w:pPr>
              <w:spacing w:line="360" w:lineRule="auto"/>
              <w:rPr>
                <w:sz w:val="24"/>
              </w:rPr>
            </w:pPr>
            <w:r w:rsidRPr="00206CDC">
              <w:rPr>
                <w:rFonts w:hAnsi="宋体" w:hint="eastAsia"/>
                <w:sz w:val="24"/>
              </w:rPr>
              <w:t>五、教学资源</w:t>
            </w:r>
          </w:p>
          <w:p w:rsidR="00337A70" w:rsidRPr="00C9177F" w:rsidRDefault="00337A70" w:rsidP="00220E3A">
            <w:pPr>
              <w:spacing w:line="360" w:lineRule="auto"/>
              <w:rPr>
                <w:bCs/>
                <w:sz w:val="24"/>
              </w:rPr>
            </w:pPr>
            <w:r w:rsidRPr="00206CDC">
              <w:rPr>
                <w:rFonts w:hint="eastAsia"/>
                <w:sz w:val="24"/>
              </w:rPr>
              <w:t>互动教学系统，点读笔，</w:t>
            </w:r>
            <w:r w:rsidRPr="00206CDC">
              <w:rPr>
                <w:sz w:val="24"/>
              </w:rPr>
              <w:t>PPT</w:t>
            </w:r>
            <w:r w:rsidRPr="00206CDC">
              <w:rPr>
                <w:rFonts w:hint="eastAsia"/>
                <w:sz w:val="24"/>
              </w:rPr>
              <w:t>，</w:t>
            </w:r>
            <w:r w:rsidRPr="00206CDC">
              <w:rPr>
                <w:rFonts w:ascii="宋体" w:hAnsi="宋体" w:hint="eastAsia"/>
                <w:color w:val="000000"/>
                <w:kern w:val="0"/>
                <w:sz w:val="24"/>
              </w:rPr>
              <w:t>袋鼠和考拉的小图片、练习题单</w:t>
            </w:r>
            <w:r w:rsidRPr="00206CDC">
              <w:rPr>
                <w:rFonts w:ascii="宋体" w:hAnsi="宋体" w:cs="宋体" w:hint="eastAsia"/>
                <w:sz w:val="24"/>
              </w:rPr>
              <w:t>。</w:t>
            </w:r>
          </w:p>
        </w:tc>
      </w:tr>
      <w:tr w:rsidR="00337A70" w:rsidTr="00C9177F">
        <w:trPr>
          <w:trHeight w:val="90"/>
        </w:trPr>
        <w:tc>
          <w:tcPr>
            <w:tcW w:w="8472" w:type="dxa"/>
          </w:tcPr>
          <w:p w:rsidR="00337A70" w:rsidRPr="00C9177F" w:rsidRDefault="00337A70" w:rsidP="00C9177F">
            <w:pPr>
              <w:spacing w:line="360" w:lineRule="auto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六</w:t>
            </w:r>
            <w:r w:rsidRPr="00C9177F">
              <w:rPr>
                <w:rFonts w:ascii="宋体" w:hAnsi="宋体" w:hint="eastAsia"/>
                <w:sz w:val="24"/>
              </w:rPr>
              <w:t>、教学方法与手段：</w:t>
            </w:r>
            <w:r w:rsidRPr="00C9177F">
              <w:rPr>
                <w:rFonts w:ascii="宋体" w:hAnsi="宋体" w:hint="eastAsia"/>
                <w:color w:val="222222"/>
                <w:sz w:val="24"/>
              </w:rPr>
              <w:t>情景教学法，</w:t>
            </w:r>
            <w:r w:rsidRPr="00C9177F">
              <w:rPr>
                <w:rFonts w:ascii="宋体" w:hAnsi="宋体"/>
                <w:color w:val="222222"/>
                <w:sz w:val="24"/>
              </w:rPr>
              <w:t xml:space="preserve"> </w:t>
            </w:r>
            <w:r w:rsidRPr="00C9177F">
              <w:rPr>
                <w:rFonts w:ascii="宋体" w:hAnsi="宋体" w:hint="eastAsia"/>
                <w:color w:val="222222"/>
                <w:sz w:val="24"/>
              </w:rPr>
              <w:t>问题教学法、唱歌谣、游戏活动</w:t>
            </w:r>
          </w:p>
        </w:tc>
      </w:tr>
      <w:tr w:rsidR="00337A70" w:rsidTr="00C9177F">
        <w:trPr>
          <w:trHeight w:val="832"/>
        </w:trPr>
        <w:tc>
          <w:tcPr>
            <w:tcW w:w="8472" w:type="dxa"/>
          </w:tcPr>
          <w:p w:rsidR="00337A70" w:rsidRPr="00C9177F" w:rsidRDefault="00337A70" w:rsidP="00C9177F">
            <w:pPr>
              <w:spacing w:line="360" w:lineRule="auto"/>
              <w:jc w:val="left"/>
              <w:rPr>
                <w:rFonts w:hAnsi="宋体"/>
                <w:szCs w:val="21"/>
              </w:rPr>
            </w:pPr>
            <w:r>
              <w:rPr>
                <w:rFonts w:hAnsi="宋体" w:hint="eastAsia"/>
                <w:sz w:val="24"/>
              </w:rPr>
              <w:t>七</w:t>
            </w:r>
            <w:r w:rsidRPr="00C9177F">
              <w:rPr>
                <w:rFonts w:hAnsi="宋体" w:hint="eastAsia"/>
                <w:sz w:val="24"/>
              </w:rPr>
              <w:t>、教学过程</w:t>
            </w:r>
            <w:r w:rsidRPr="00C9177F">
              <w:rPr>
                <w:rFonts w:hAnsi="宋体" w:hint="eastAsia"/>
                <w:szCs w:val="21"/>
              </w:rPr>
              <w:t>（说明：教学活动具体描述包括教学任务的描述，教师的关键语言，板书呈现，教学资源的使用等。）</w:t>
            </w:r>
          </w:p>
        </w:tc>
      </w:tr>
    </w:tbl>
    <w:tbl>
      <w:tblPr>
        <w:tblpPr w:leftFromText="180" w:rightFromText="180" w:vertAnchor="text" w:horzAnchor="margin" w:tblpX="35" w:tblpY="63"/>
        <w:tblW w:w="8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15"/>
        <w:gridCol w:w="5846"/>
        <w:gridCol w:w="1276"/>
      </w:tblGrid>
      <w:tr w:rsidR="00337A70" w:rsidTr="00C9177F">
        <w:trPr>
          <w:trHeight w:val="451"/>
        </w:trPr>
        <w:tc>
          <w:tcPr>
            <w:tcW w:w="1315" w:type="dxa"/>
            <w:vAlign w:val="center"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3.55pt;margin-top:-706.05pt;width:423.85pt;height:46.8pt;z-index:251658240;mso-position-horizontal-relative:text;mso-position-vertical-relative:text">
                  <v:textbox style="mso-next-textbox:#_x0000_s1026">
                    <w:txbxContent>
                      <w:p w:rsidR="00337A70" w:rsidRPr="000C38E4" w:rsidRDefault="00337A70">
                        <w:pPr>
                          <w:jc w:val="center"/>
                          <w:rPr>
                            <w:rFonts w:ascii="楷体_GB2312" w:eastAsia="楷体_GB2312" w:hAnsi="楷体_GB2312" w:cs="楷体_GB2312"/>
                            <w:b/>
                            <w:bCs/>
                            <w:sz w:val="28"/>
                            <w:szCs w:val="28"/>
                          </w:rPr>
                        </w:pPr>
                        <w:r w:rsidRPr="000C38E4">
                          <w:rPr>
                            <w:rFonts w:ascii="楷体_GB2312" w:eastAsia="楷体_GB2312" w:hAnsi="楷体_GB2312" w:cs="楷体_GB2312" w:hint="eastAsia"/>
                            <w:b/>
                            <w:bCs/>
                            <w:sz w:val="28"/>
                            <w:szCs w:val="28"/>
                          </w:rPr>
                          <w:t>棠外附小四年级英语下册集体备课</w:t>
                        </w:r>
                      </w:p>
                    </w:txbxContent>
                  </v:textbox>
                </v:shape>
              </w:pict>
            </w:r>
            <w:r w:rsidRPr="00C9177F">
              <w:rPr>
                <w:rFonts w:hAnsi="宋体" w:hint="eastAsia"/>
                <w:sz w:val="24"/>
              </w:rPr>
              <w:t>教学</w:t>
            </w:r>
          </w:p>
          <w:p w:rsidR="00337A70" w:rsidRPr="00C9177F" w:rsidRDefault="00337A70" w:rsidP="00C9177F">
            <w:pPr>
              <w:spacing w:line="360" w:lineRule="auto"/>
              <w:jc w:val="center"/>
              <w:rPr>
                <w:sz w:val="24"/>
              </w:rPr>
            </w:pPr>
            <w:r w:rsidRPr="00C9177F">
              <w:rPr>
                <w:rFonts w:hAnsi="宋体" w:hint="eastAsia"/>
                <w:sz w:val="24"/>
              </w:rPr>
              <w:t>环节</w:t>
            </w:r>
          </w:p>
        </w:tc>
        <w:tc>
          <w:tcPr>
            <w:tcW w:w="5846" w:type="dxa"/>
            <w:vAlign w:val="center"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sz w:val="24"/>
              </w:rPr>
            </w:pPr>
            <w:r w:rsidRPr="00C9177F">
              <w:rPr>
                <w:rFonts w:hAnsi="宋体" w:hint="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 w:rsidR="00337A70" w:rsidRPr="00C9177F" w:rsidRDefault="00337A70" w:rsidP="00337A70">
            <w:pPr>
              <w:spacing w:line="360" w:lineRule="auto"/>
              <w:ind w:leftChars="-1" w:left="31680"/>
              <w:jc w:val="center"/>
              <w:rPr>
                <w:sz w:val="24"/>
              </w:rPr>
            </w:pPr>
            <w:r w:rsidRPr="00C9177F">
              <w:rPr>
                <w:rFonts w:hint="eastAsia"/>
                <w:sz w:val="24"/>
              </w:rPr>
              <w:t>二次备课</w:t>
            </w:r>
          </w:p>
        </w:tc>
      </w:tr>
      <w:tr w:rsidR="00337A70" w:rsidTr="00C9177F">
        <w:trPr>
          <w:trHeight w:val="430"/>
        </w:trPr>
        <w:tc>
          <w:tcPr>
            <w:tcW w:w="1315" w:type="dxa"/>
            <w:vMerge w:val="restart"/>
            <w:vAlign w:val="center"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sz w:val="24"/>
              </w:rPr>
            </w:pPr>
          </w:p>
          <w:p w:rsidR="00337A70" w:rsidRDefault="00337A70" w:rsidP="00C9177F">
            <w:pPr>
              <w:spacing w:line="360" w:lineRule="auto"/>
              <w:rPr>
                <w:rFonts w:ascii="宋体"/>
                <w:sz w:val="24"/>
              </w:rPr>
            </w:pPr>
          </w:p>
          <w:p w:rsidR="00337A70" w:rsidRPr="00C9177F" w:rsidRDefault="00337A70" w:rsidP="00C9177F">
            <w:pPr>
              <w:spacing w:line="360" w:lineRule="auto"/>
              <w:rPr>
                <w:rFonts w:ascii="宋体"/>
                <w:sz w:val="24"/>
              </w:rPr>
            </w:pPr>
          </w:p>
          <w:p w:rsidR="00337A70" w:rsidRPr="00C9177F" w:rsidRDefault="00337A70" w:rsidP="00C9177F">
            <w:pPr>
              <w:spacing w:line="360" w:lineRule="auto"/>
              <w:rPr>
                <w:rFonts w:ascii="宋体"/>
                <w:sz w:val="24"/>
              </w:rPr>
            </w:pPr>
          </w:p>
          <w:p w:rsidR="00337A70" w:rsidRPr="00540A62" w:rsidRDefault="00337A70" w:rsidP="00C9177F">
            <w:pPr>
              <w:spacing w:line="360" w:lineRule="auto"/>
              <w:rPr>
                <w:rFonts w:ascii="宋体"/>
                <w:sz w:val="24"/>
              </w:rPr>
            </w:pPr>
          </w:p>
          <w:p w:rsidR="00337A70" w:rsidRPr="00C9177F" w:rsidRDefault="00337A70" w:rsidP="00C9177F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C9177F">
              <w:rPr>
                <w:rFonts w:ascii="宋体" w:hAnsi="宋体" w:hint="eastAsia"/>
                <w:sz w:val="24"/>
              </w:rPr>
              <w:t>（一）</w:t>
            </w:r>
            <w:r w:rsidRPr="00C9177F">
              <w:rPr>
                <w:sz w:val="24"/>
              </w:rPr>
              <w:t xml:space="preserve">Greetings  </w:t>
            </w:r>
            <w:r w:rsidRPr="00C9177F">
              <w:rPr>
                <w:rFonts w:ascii="宋体" w:hAnsi="宋体" w:hint="eastAsia"/>
                <w:sz w:val="24"/>
              </w:rPr>
              <w:t>师生</w:t>
            </w:r>
          </w:p>
          <w:p w:rsidR="00337A70" w:rsidRPr="00C9177F" w:rsidRDefault="00337A70" w:rsidP="00C9177F">
            <w:pPr>
              <w:spacing w:line="360" w:lineRule="auto"/>
              <w:jc w:val="center"/>
              <w:rPr>
                <w:rFonts w:ascii="宋体"/>
                <w:sz w:val="24"/>
              </w:rPr>
            </w:pPr>
            <w:r w:rsidRPr="00C9177F">
              <w:rPr>
                <w:rFonts w:ascii="宋体" w:hAnsi="宋体" w:hint="eastAsia"/>
                <w:sz w:val="24"/>
              </w:rPr>
              <w:t>问候</w:t>
            </w:r>
            <w:r w:rsidRPr="00C9177F"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5846" w:type="dxa"/>
          </w:tcPr>
          <w:p w:rsidR="00337A70" w:rsidRDefault="00337A70" w:rsidP="00C9177F">
            <w:pPr>
              <w:spacing w:line="360" w:lineRule="auto"/>
              <w:jc w:val="left"/>
              <w:rPr>
                <w:sz w:val="24"/>
              </w:rPr>
            </w:pPr>
          </w:p>
          <w:p w:rsidR="00337A70" w:rsidRDefault="00337A70" w:rsidP="00C9177F">
            <w:pPr>
              <w:spacing w:line="360" w:lineRule="auto"/>
              <w:jc w:val="left"/>
              <w:rPr>
                <w:sz w:val="24"/>
              </w:rPr>
            </w:pPr>
          </w:p>
          <w:p w:rsidR="00337A70" w:rsidRPr="00206CDC" w:rsidRDefault="00337A70" w:rsidP="0079465A">
            <w:pPr>
              <w:pStyle w:val="ListParagraph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</w:rPr>
            </w:pPr>
            <w:r w:rsidRPr="00206CDC">
              <w:rPr>
                <w:rFonts w:ascii="宋体" w:hAnsi="宋体" w:cs="宋体" w:hint="eastAsia"/>
                <w:sz w:val="24"/>
              </w:rPr>
              <w:t>师生互相问候</w:t>
            </w:r>
          </w:p>
          <w:p w:rsidR="00337A70" w:rsidRPr="00206CDC" w:rsidRDefault="00337A70" w:rsidP="0079465A">
            <w:p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 xml:space="preserve">2. </w:t>
            </w:r>
            <w:r w:rsidRPr="00206CDC">
              <w:rPr>
                <w:rFonts w:ascii="宋体" w:hAnsi="宋体" w:cs="宋体" w:hint="eastAsia"/>
                <w:sz w:val="24"/>
              </w:rPr>
              <w:t>询问</w:t>
            </w:r>
            <w:r w:rsidRPr="00206CDC">
              <w:rPr>
                <w:rFonts w:hint="eastAsia"/>
                <w:sz w:val="24"/>
              </w:rPr>
              <w:t>学</w:t>
            </w:r>
            <w:r w:rsidRPr="00206CDC">
              <w:rPr>
                <w:rFonts w:ascii="宋体" w:hAnsi="宋体" w:cs="宋体" w:hint="eastAsia"/>
                <w:sz w:val="24"/>
              </w:rPr>
              <w:t>生</w:t>
            </w:r>
            <w:r w:rsidRPr="00206CDC">
              <w:rPr>
                <w:sz w:val="24"/>
              </w:rPr>
              <w:t xml:space="preserve">“Where are you from?” </w:t>
            </w:r>
            <w:r w:rsidRPr="00206CDC">
              <w:rPr>
                <w:rFonts w:ascii="宋体" w:hAnsi="宋体" w:cs="宋体" w:hint="eastAsia"/>
                <w:sz w:val="24"/>
              </w:rPr>
              <w:t>激起学生对歌曲</w:t>
            </w:r>
            <w:r w:rsidRPr="00206CDC">
              <w:rPr>
                <w:sz w:val="24"/>
              </w:rPr>
              <w:t>Children from China are Chinese</w:t>
            </w:r>
            <w:r w:rsidRPr="00206CDC">
              <w:rPr>
                <w:rFonts w:ascii="宋体" w:hAnsi="宋体" w:cs="宋体" w:hint="eastAsia"/>
                <w:sz w:val="24"/>
              </w:rPr>
              <w:t>的记忆，带领学生齐唱儿歌。</w:t>
            </w:r>
          </w:p>
          <w:p w:rsidR="00337A70" w:rsidRPr="00206CDC" w:rsidRDefault="00337A70" w:rsidP="0079465A">
            <w:p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 xml:space="preserve">3. </w:t>
            </w:r>
            <w:r w:rsidRPr="00206CDC">
              <w:rPr>
                <w:rFonts w:ascii="宋体" w:hAnsi="宋体" w:cs="宋体" w:hint="eastAsia"/>
                <w:sz w:val="24"/>
              </w:rPr>
              <w:t>针对歌曲内容与学生进行自由交谈</w:t>
            </w:r>
            <w:r w:rsidRPr="00206CDC">
              <w:rPr>
                <w:sz w:val="24"/>
              </w:rPr>
              <w:t xml:space="preserve">How many countries are there in the song? What are they? </w:t>
            </w:r>
            <w:r w:rsidRPr="00206CDC">
              <w:rPr>
                <w:rFonts w:ascii="宋体" w:hAnsi="宋体" w:cs="宋体" w:hint="eastAsia"/>
                <w:sz w:val="24"/>
              </w:rPr>
              <w:t>引导学生复习国家英文名称</w:t>
            </w:r>
          </w:p>
          <w:p w:rsidR="00337A70" w:rsidRPr="00C9177F" w:rsidRDefault="00337A70" w:rsidP="00337A70">
            <w:pPr>
              <w:spacing w:line="360" w:lineRule="auto"/>
              <w:ind w:left="31680" w:hangingChars="350" w:firstLine="31680"/>
              <w:jc w:val="left"/>
              <w:rPr>
                <w:sz w:val="24"/>
              </w:rPr>
            </w:pPr>
            <w:r w:rsidRPr="00206CDC">
              <w:rPr>
                <w:rFonts w:hint="eastAsia"/>
                <w:sz w:val="24"/>
              </w:rPr>
              <w:t>复习</w:t>
            </w:r>
            <w:r w:rsidRPr="00206CDC">
              <w:rPr>
                <w:sz w:val="24"/>
              </w:rPr>
              <w:t>China, America, England, Russia</w:t>
            </w:r>
            <w:r w:rsidRPr="00206CDC">
              <w:rPr>
                <w:rFonts w:hint="eastAsia"/>
                <w:sz w:val="24"/>
              </w:rPr>
              <w:t>四个国家的英语表达。</w:t>
            </w:r>
          </w:p>
        </w:tc>
        <w:tc>
          <w:tcPr>
            <w:tcW w:w="1276" w:type="dxa"/>
          </w:tcPr>
          <w:p w:rsidR="00337A70" w:rsidRPr="00C9177F" w:rsidRDefault="00337A70" w:rsidP="00C9177F">
            <w:pPr>
              <w:spacing w:line="360" w:lineRule="auto"/>
              <w:rPr>
                <w:rFonts w:hAnsi="宋体"/>
                <w:kern w:val="0"/>
                <w:position w:val="1"/>
                <w:sz w:val="24"/>
              </w:rPr>
            </w:pPr>
          </w:p>
        </w:tc>
      </w:tr>
      <w:tr w:rsidR="00337A70" w:rsidTr="00C9177F">
        <w:trPr>
          <w:trHeight w:val="430"/>
        </w:trPr>
        <w:tc>
          <w:tcPr>
            <w:tcW w:w="1315" w:type="dxa"/>
            <w:vMerge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</w:p>
        </w:tc>
        <w:tc>
          <w:tcPr>
            <w:tcW w:w="5846" w:type="dxa"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  <w:r w:rsidRPr="00C9177F">
              <w:rPr>
                <w:rFonts w:hint="eastAsia"/>
                <w:sz w:val="24"/>
              </w:rPr>
              <w:t>【设计意图】让学生初步感知</w:t>
            </w:r>
            <w:r w:rsidRPr="00C9177F">
              <w:rPr>
                <w:sz w:val="24"/>
              </w:rPr>
              <w:t xml:space="preserve">Don’t </w:t>
            </w:r>
            <w:r w:rsidRPr="00C9177F">
              <w:rPr>
                <w:rFonts w:hint="eastAsia"/>
                <w:sz w:val="24"/>
              </w:rPr>
              <w:t>的含义和作用。</w:t>
            </w:r>
          </w:p>
        </w:tc>
        <w:tc>
          <w:tcPr>
            <w:tcW w:w="1276" w:type="dxa"/>
          </w:tcPr>
          <w:p w:rsidR="00337A70" w:rsidRPr="00C9177F" w:rsidRDefault="00337A70" w:rsidP="00C9177F">
            <w:pPr>
              <w:spacing w:line="360" w:lineRule="auto"/>
              <w:rPr>
                <w:rFonts w:hAnsi="宋体"/>
                <w:sz w:val="24"/>
              </w:rPr>
            </w:pPr>
          </w:p>
        </w:tc>
      </w:tr>
      <w:tr w:rsidR="00337A70" w:rsidTr="00C9177F">
        <w:trPr>
          <w:trHeight w:val="430"/>
        </w:trPr>
        <w:tc>
          <w:tcPr>
            <w:tcW w:w="1315" w:type="dxa"/>
            <w:vMerge w:val="restart"/>
            <w:vAlign w:val="center"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sz w:val="24"/>
              </w:rPr>
            </w:pPr>
            <w:r w:rsidRPr="00C9177F">
              <w:rPr>
                <w:rFonts w:hAnsi="宋体" w:hint="eastAsia"/>
                <w:sz w:val="24"/>
              </w:rPr>
              <w:t>（二）</w:t>
            </w:r>
          </w:p>
          <w:p w:rsidR="00337A70" w:rsidRPr="00C9177F" w:rsidRDefault="00337A70" w:rsidP="00C9177F">
            <w:pPr>
              <w:spacing w:line="360" w:lineRule="auto"/>
              <w:jc w:val="center"/>
              <w:rPr>
                <w:sz w:val="24"/>
              </w:rPr>
            </w:pPr>
            <w:r w:rsidRPr="00C9177F">
              <w:rPr>
                <w:rFonts w:hAnsi="宋体" w:hint="eastAsia"/>
                <w:sz w:val="24"/>
              </w:rPr>
              <w:t>情景导入和新知呈现</w:t>
            </w:r>
          </w:p>
        </w:tc>
        <w:tc>
          <w:tcPr>
            <w:tcW w:w="5846" w:type="dxa"/>
          </w:tcPr>
          <w:p w:rsidR="00337A70" w:rsidRPr="00206CDC" w:rsidRDefault="00337A70" w:rsidP="0079465A">
            <w:pPr>
              <w:pStyle w:val="ListParagraph"/>
              <w:numPr>
                <w:ilvl w:val="0"/>
                <w:numId w:val="1"/>
              </w:numPr>
              <w:spacing w:line="360" w:lineRule="auto"/>
              <w:ind w:firstLineChars="0"/>
              <w:rPr>
                <w:sz w:val="24"/>
              </w:rPr>
            </w:pPr>
            <w:r w:rsidRPr="00C9177F">
              <w:rPr>
                <w:sz w:val="24"/>
              </w:rPr>
              <w:t xml:space="preserve"> </w:t>
            </w:r>
            <w:r w:rsidRPr="00206CDC">
              <w:rPr>
                <w:sz w:val="24"/>
              </w:rPr>
              <w:t>Lead in</w:t>
            </w:r>
          </w:p>
          <w:p w:rsidR="00337A70" w:rsidRPr="00206CDC" w:rsidRDefault="00337A70" w:rsidP="0079465A">
            <w:p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>1</w:t>
            </w:r>
            <w:r w:rsidRPr="00206CDC">
              <w:rPr>
                <w:rFonts w:hint="eastAsia"/>
                <w:sz w:val="24"/>
              </w:rPr>
              <w:t>）</w:t>
            </w:r>
            <w:r w:rsidRPr="00206CDC">
              <w:rPr>
                <w:rFonts w:ascii="宋体" w:hAnsi="宋体" w:cs="宋体" w:hint="eastAsia"/>
                <w:sz w:val="24"/>
              </w:rPr>
              <w:t>通过表达自己的观点</w:t>
            </w:r>
            <w:r w:rsidRPr="00206CDC">
              <w:rPr>
                <w:sz w:val="24"/>
              </w:rPr>
              <w:t>I like China. Because I’m Chinese.</w:t>
            </w:r>
            <w:r w:rsidRPr="00206CDC">
              <w:rPr>
                <w:rFonts w:ascii="宋体" w:hAnsi="宋体" w:cs="宋体" w:hint="eastAsia"/>
                <w:sz w:val="24"/>
              </w:rPr>
              <w:t>呈现并教授新知</w:t>
            </w:r>
            <w:r w:rsidRPr="00206CDC">
              <w:rPr>
                <w:sz w:val="24"/>
              </w:rPr>
              <w:t>Because…</w:t>
            </w:r>
          </w:p>
          <w:p w:rsidR="00337A70" w:rsidRPr="00206CDC" w:rsidRDefault="00337A70" w:rsidP="0079465A">
            <w:p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>2</w:t>
            </w:r>
            <w:r w:rsidRPr="00206CDC">
              <w:rPr>
                <w:rFonts w:hint="eastAsia"/>
                <w:sz w:val="24"/>
              </w:rPr>
              <w:t>）</w:t>
            </w:r>
            <w:r w:rsidRPr="00206CDC">
              <w:rPr>
                <w:sz w:val="24"/>
              </w:rPr>
              <w:t xml:space="preserve"> What country do you like? </w:t>
            </w:r>
            <w:r w:rsidRPr="00206CDC">
              <w:rPr>
                <w:rFonts w:ascii="宋体" w:hAnsi="宋体" w:cs="宋体" w:hint="eastAsia"/>
                <w:sz w:val="24"/>
              </w:rPr>
              <w:t>引导学生说出自己喜欢的国家。呈现新句型</w:t>
            </w:r>
            <w:r w:rsidRPr="00206CDC">
              <w:rPr>
                <w:sz w:val="24"/>
              </w:rPr>
              <w:t>Why do you like …?</w:t>
            </w:r>
            <w:r w:rsidRPr="00206CDC">
              <w:rPr>
                <w:rFonts w:ascii="宋体" w:hAnsi="宋体" w:cs="宋体" w:hint="eastAsia"/>
                <w:sz w:val="24"/>
              </w:rPr>
              <w:t>引导学生用</w:t>
            </w:r>
            <w:r w:rsidRPr="00206CDC">
              <w:rPr>
                <w:sz w:val="24"/>
              </w:rPr>
              <w:t>Because…</w:t>
            </w:r>
            <w:r w:rsidRPr="00206CDC">
              <w:rPr>
                <w:rFonts w:ascii="宋体" w:hAnsi="宋体" w:cs="宋体" w:hint="eastAsia"/>
                <w:sz w:val="24"/>
              </w:rPr>
              <w:t>说明喜欢的原因。</w:t>
            </w:r>
          </w:p>
          <w:p w:rsidR="00337A70" w:rsidRPr="00206CDC" w:rsidRDefault="00337A70" w:rsidP="0079465A">
            <w:p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>3</w:t>
            </w:r>
            <w:r w:rsidRPr="00206CDC">
              <w:rPr>
                <w:rFonts w:hint="eastAsia"/>
                <w:sz w:val="24"/>
              </w:rPr>
              <w:t>）</w:t>
            </w:r>
            <w:r w:rsidRPr="00206CDC">
              <w:rPr>
                <w:sz w:val="24"/>
              </w:rPr>
              <w:t xml:space="preserve">Guess. What is it? </w:t>
            </w:r>
            <w:r w:rsidRPr="00206CDC">
              <w:rPr>
                <w:rFonts w:ascii="宋体" w:hAnsi="宋体" w:cs="宋体" w:hint="eastAsia"/>
                <w:sz w:val="24"/>
              </w:rPr>
              <w:t>通过猜一猜的方式引导学生说出并学习新单词</w:t>
            </w:r>
            <w:r w:rsidRPr="00206CDC">
              <w:rPr>
                <w:sz w:val="24"/>
              </w:rPr>
              <w:t>map, Australia</w:t>
            </w:r>
          </w:p>
          <w:p w:rsidR="00337A70" w:rsidRPr="00206CDC" w:rsidRDefault="00337A70" w:rsidP="0079465A">
            <w:p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>4</w:t>
            </w:r>
            <w:r w:rsidRPr="00206CDC">
              <w:rPr>
                <w:rFonts w:hint="eastAsia"/>
                <w:sz w:val="24"/>
              </w:rPr>
              <w:t>）</w:t>
            </w:r>
            <w:r w:rsidRPr="00206CDC">
              <w:rPr>
                <w:sz w:val="24"/>
              </w:rPr>
              <w:t xml:space="preserve"> What do you know about Australia? </w:t>
            </w:r>
            <w:r w:rsidRPr="00206CDC">
              <w:rPr>
                <w:rFonts w:ascii="宋体" w:hAnsi="宋体" w:cs="宋体" w:hint="eastAsia"/>
                <w:sz w:val="24"/>
              </w:rPr>
              <w:t>引导学生说说自己对澳大利亚的了解，根据学生的回答，相机教授新单词</w:t>
            </w:r>
            <w:r w:rsidRPr="00206CDC">
              <w:rPr>
                <w:sz w:val="24"/>
              </w:rPr>
              <w:t>kangaroo, koala, Australian, language</w:t>
            </w:r>
            <w:r w:rsidRPr="00206CDC">
              <w:rPr>
                <w:rFonts w:ascii="宋体" w:hAnsi="宋体" w:cs="宋体" w:hint="eastAsia"/>
                <w:sz w:val="24"/>
              </w:rPr>
              <w:t>。</w:t>
            </w:r>
          </w:p>
          <w:p w:rsidR="00337A70" w:rsidRPr="00206CDC" w:rsidRDefault="00337A70" w:rsidP="0079465A">
            <w:p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>5</w:t>
            </w:r>
            <w:r w:rsidRPr="00206CDC">
              <w:rPr>
                <w:rFonts w:hint="eastAsia"/>
                <w:sz w:val="24"/>
              </w:rPr>
              <w:t>）</w:t>
            </w:r>
            <w:r w:rsidRPr="00206CDC">
              <w:rPr>
                <w:rFonts w:ascii="宋体" w:hAnsi="宋体" w:cs="宋体" w:hint="eastAsia"/>
                <w:sz w:val="24"/>
              </w:rPr>
              <w:t>通过询问学生</w:t>
            </w:r>
            <w:r w:rsidRPr="00206CDC">
              <w:rPr>
                <w:sz w:val="24"/>
              </w:rPr>
              <w:t xml:space="preserve"> Do you like kangaroos/koalas? Why do you like …? </w:t>
            </w:r>
            <w:r w:rsidRPr="00206CDC">
              <w:rPr>
                <w:rFonts w:ascii="宋体" w:hAnsi="宋体" w:cs="宋体" w:hint="eastAsia"/>
                <w:sz w:val="24"/>
              </w:rPr>
              <w:t>引导学生用</w:t>
            </w:r>
            <w:r w:rsidRPr="00206CDC">
              <w:rPr>
                <w:sz w:val="24"/>
              </w:rPr>
              <w:t>Because…</w:t>
            </w:r>
            <w:r w:rsidRPr="00206CDC">
              <w:rPr>
                <w:rFonts w:ascii="宋体" w:hAnsi="宋体" w:cs="宋体" w:hint="eastAsia"/>
                <w:sz w:val="24"/>
              </w:rPr>
              <w:t>说明喜欢的原因，并顺势利用袋鼠和考拉的小贴画对各组进行评价</w:t>
            </w:r>
          </w:p>
          <w:p w:rsidR="00337A70" w:rsidRPr="00C9177F" w:rsidRDefault="00337A70" w:rsidP="00337A70">
            <w:pPr>
              <w:spacing w:line="360" w:lineRule="auto"/>
              <w:ind w:left="31680" w:hangingChars="100" w:firstLine="31680"/>
              <w:jc w:val="left"/>
              <w:rPr>
                <w:sz w:val="24"/>
              </w:rPr>
            </w:pPr>
            <w:r w:rsidRPr="00206CDC">
              <w:rPr>
                <w:sz w:val="24"/>
              </w:rPr>
              <w:t>6</w:t>
            </w:r>
            <w:r w:rsidRPr="00206CDC">
              <w:rPr>
                <w:rFonts w:hint="eastAsia"/>
                <w:sz w:val="24"/>
              </w:rPr>
              <w:t>）</w:t>
            </w:r>
            <w:r w:rsidRPr="00206CDC">
              <w:rPr>
                <w:rFonts w:ascii="宋体" w:hAnsi="宋体" w:cs="宋体" w:hint="eastAsia"/>
                <w:sz w:val="24"/>
              </w:rPr>
              <w:t>播放一段</w:t>
            </w:r>
            <w:r w:rsidRPr="00206CDC">
              <w:rPr>
                <w:sz w:val="24"/>
              </w:rPr>
              <w:t>Australia</w:t>
            </w:r>
            <w:r w:rsidRPr="00206CDC">
              <w:rPr>
                <w:rFonts w:ascii="宋体" w:hAnsi="宋体" w:cs="宋体" w:hint="eastAsia"/>
                <w:sz w:val="24"/>
              </w:rPr>
              <w:t>的短片，询问</w:t>
            </w:r>
            <w:r w:rsidRPr="00206CDC">
              <w:rPr>
                <w:sz w:val="24"/>
              </w:rPr>
              <w:t xml:space="preserve"> What can you see in the movie? </w:t>
            </w:r>
            <w:r w:rsidRPr="00206CDC">
              <w:rPr>
                <w:rFonts w:ascii="宋体" w:hAnsi="宋体" w:cs="宋体" w:hint="eastAsia"/>
                <w:sz w:val="24"/>
              </w:rPr>
              <w:t>引导学生说说自己看到了什么。接着再询问</w:t>
            </w:r>
            <w:r w:rsidRPr="00206CDC">
              <w:rPr>
                <w:sz w:val="24"/>
              </w:rPr>
              <w:t xml:space="preserve">How do you feel? Do you like </w:t>
            </w:r>
            <w:smartTag w:uri="urn:schemas-microsoft-com:office:smarttags" w:element="country-region">
              <w:smartTag w:uri="urn:schemas-microsoft-com:office:smarttags" w:element="place">
                <w:r w:rsidRPr="00206CDC">
                  <w:rPr>
                    <w:sz w:val="24"/>
                  </w:rPr>
                  <w:t>Australia</w:t>
                </w:r>
              </w:smartTag>
            </w:smartTag>
            <w:r w:rsidRPr="00206CDC">
              <w:rPr>
                <w:sz w:val="24"/>
              </w:rPr>
              <w:t xml:space="preserve">? Why do you like </w:t>
            </w:r>
            <w:smartTag w:uri="urn:schemas-microsoft-com:office:smarttags" w:element="country-region">
              <w:smartTag w:uri="urn:schemas-microsoft-com:office:smarttags" w:element="place">
                <w:r w:rsidRPr="00206CDC">
                  <w:rPr>
                    <w:sz w:val="24"/>
                  </w:rPr>
                  <w:t>Australia</w:t>
                </w:r>
              </w:smartTag>
            </w:smartTag>
            <w:r w:rsidRPr="00206CDC">
              <w:rPr>
                <w:sz w:val="24"/>
              </w:rPr>
              <w:t xml:space="preserve">? </w:t>
            </w:r>
            <w:r w:rsidRPr="00206CDC">
              <w:rPr>
                <w:rFonts w:ascii="宋体" w:hAnsi="宋体" w:cs="宋体" w:hint="eastAsia"/>
                <w:sz w:val="24"/>
              </w:rPr>
              <w:t>引导学生用本课核心句型说明喜欢的原因</w:t>
            </w:r>
          </w:p>
        </w:tc>
        <w:tc>
          <w:tcPr>
            <w:tcW w:w="1276" w:type="dxa"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</w:p>
        </w:tc>
      </w:tr>
      <w:tr w:rsidR="00337A70" w:rsidTr="00C9177F">
        <w:trPr>
          <w:trHeight w:val="430"/>
        </w:trPr>
        <w:tc>
          <w:tcPr>
            <w:tcW w:w="1315" w:type="dxa"/>
            <w:vMerge/>
            <w:vAlign w:val="center"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846" w:type="dxa"/>
          </w:tcPr>
          <w:p w:rsidR="00337A70" w:rsidRPr="00C9177F" w:rsidRDefault="00337A70" w:rsidP="00337A70">
            <w:pPr>
              <w:pStyle w:val="1"/>
              <w:spacing w:line="360" w:lineRule="auto"/>
              <w:ind w:left="31680" w:hangingChars="150" w:firstLine="31680"/>
              <w:rPr>
                <w:rFonts w:hAnsi="宋体"/>
                <w:bCs/>
                <w:sz w:val="24"/>
              </w:rPr>
            </w:pPr>
            <w:r w:rsidRPr="00206CDC">
              <w:rPr>
                <w:rFonts w:ascii="宋体" w:hAnsi="宋体" w:cs="宋体" w:hint="eastAsia"/>
                <w:sz w:val="24"/>
              </w:rPr>
              <w:t>通过询问</w:t>
            </w:r>
            <w:r w:rsidRPr="00206CDC">
              <w:rPr>
                <w:sz w:val="24"/>
              </w:rPr>
              <w:t>How many Australian animals have you got?</w:t>
            </w:r>
            <w:r w:rsidRPr="00206CDC">
              <w:rPr>
                <w:rFonts w:ascii="宋体" w:hAnsi="宋体" w:cs="宋体" w:hint="eastAsia"/>
                <w:sz w:val="24"/>
              </w:rPr>
              <w:t>选出优胜组</w:t>
            </w:r>
          </w:p>
        </w:tc>
        <w:tc>
          <w:tcPr>
            <w:tcW w:w="1276" w:type="dxa"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</w:p>
        </w:tc>
      </w:tr>
      <w:tr w:rsidR="00337A70" w:rsidTr="00C9177F">
        <w:trPr>
          <w:trHeight w:val="826"/>
        </w:trPr>
        <w:tc>
          <w:tcPr>
            <w:tcW w:w="1315" w:type="dxa"/>
            <w:vMerge w:val="restart"/>
            <w:vAlign w:val="center"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  <w:r w:rsidRPr="00C9177F">
              <w:rPr>
                <w:rFonts w:hAnsi="宋体" w:hint="eastAsia"/>
                <w:sz w:val="24"/>
              </w:rPr>
              <w:t>（三）</w:t>
            </w:r>
          </w:p>
          <w:p w:rsidR="00337A70" w:rsidRPr="00C9177F" w:rsidRDefault="00337A70" w:rsidP="00C9177F">
            <w:pPr>
              <w:spacing w:line="360" w:lineRule="auto"/>
              <w:jc w:val="center"/>
              <w:rPr>
                <w:sz w:val="24"/>
              </w:rPr>
            </w:pPr>
            <w:r w:rsidRPr="00C9177F">
              <w:rPr>
                <w:rFonts w:hAnsi="宋体" w:hint="eastAsia"/>
                <w:sz w:val="24"/>
              </w:rPr>
              <w:t>课文学习</w:t>
            </w:r>
          </w:p>
        </w:tc>
        <w:tc>
          <w:tcPr>
            <w:tcW w:w="5846" w:type="dxa"/>
            <w:tcBorders>
              <w:top w:val="single" w:sz="4" w:space="0" w:color="auto"/>
            </w:tcBorders>
          </w:tcPr>
          <w:p w:rsidR="00337A70" w:rsidRDefault="00337A70" w:rsidP="0079465A">
            <w:pPr>
              <w:numPr>
                <w:ilvl w:val="0"/>
                <w:numId w:val="2"/>
              </w:numPr>
              <w:spacing w:line="360" w:lineRule="auto"/>
              <w:jc w:val="left"/>
              <w:rPr>
                <w:sz w:val="24"/>
              </w:rPr>
            </w:pPr>
            <w:r w:rsidRPr="00206CDC">
              <w:rPr>
                <w:rFonts w:ascii="宋体" w:hAnsi="宋体" w:cs="宋体" w:hint="eastAsia"/>
                <w:sz w:val="24"/>
              </w:rPr>
              <w:t>提问</w:t>
            </w:r>
            <w:r w:rsidRPr="00206CDC">
              <w:rPr>
                <w:sz w:val="24"/>
              </w:rPr>
              <w:t>Does Amy like Australia?</w:t>
            </w:r>
            <w:r w:rsidRPr="00206CDC">
              <w:rPr>
                <w:rFonts w:ascii="宋体" w:hAnsi="宋体" w:cs="宋体" w:hint="eastAsia"/>
                <w:sz w:val="24"/>
              </w:rPr>
              <w:t>引导学生带着问题</w:t>
            </w:r>
            <w:r w:rsidRPr="00206CDC">
              <w:rPr>
                <w:rFonts w:hint="eastAsia"/>
                <w:sz w:val="24"/>
              </w:rPr>
              <w:t>看动画</w:t>
            </w:r>
          </w:p>
          <w:p w:rsidR="00337A70" w:rsidRPr="00206CDC" w:rsidRDefault="00337A70" w:rsidP="0079465A">
            <w:pPr>
              <w:spacing w:line="360" w:lineRule="auto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2.</w:t>
            </w:r>
            <w:r w:rsidRPr="00206CDC">
              <w:rPr>
                <w:rFonts w:ascii="宋体" w:hAnsi="宋体" w:cs="宋体" w:hint="eastAsia"/>
                <w:sz w:val="24"/>
              </w:rPr>
              <w:t>跟读，回答问题</w:t>
            </w:r>
          </w:p>
          <w:p w:rsidR="00337A70" w:rsidRPr="00206CDC" w:rsidRDefault="00337A70" w:rsidP="0079465A">
            <w:p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>1</w:t>
            </w:r>
            <w:r w:rsidRPr="00206CDC">
              <w:rPr>
                <w:rFonts w:ascii="宋体" w:hAnsi="宋体" w:cs="宋体" w:hint="eastAsia"/>
                <w:sz w:val="24"/>
              </w:rPr>
              <w:t>）</w:t>
            </w:r>
            <w:r w:rsidRPr="00206CDC">
              <w:rPr>
                <w:sz w:val="24"/>
              </w:rPr>
              <w:t>Where will she go, one day?</w:t>
            </w:r>
          </w:p>
          <w:p w:rsidR="00337A70" w:rsidRPr="00206CDC" w:rsidRDefault="00337A70" w:rsidP="00337A70">
            <w:pPr>
              <w:spacing w:line="360" w:lineRule="auto"/>
              <w:ind w:left="31680" w:hangingChars="150" w:firstLine="31680"/>
              <w:rPr>
                <w:sz w:val="24"/>
              </w:rPr>
            </w:pPr>
            <w:r w:rsidRPr="00206CDC">
              <w:rPr>
                <w:sz w:val="24"/>
              </w:rPr>
              <w:t>2</w:t>
            </w:r>
            <w:r w:rsidRPr="00206CDC">
              <w:rPr>
                <w:rFonts w:ascii="宋体" w:hAnsi="宋体" w:cs="宋体" w:hint="eastAsia"/>
                <w:sz w:val="24"/>
              </w:rPr>
              <w:t>）</w:t>
            </w:r>
            <w:r w:rsidRPr="00206CDC">
              <w:rPr>
                <w:sz w:val="24"/>
              </w:rPr>
              <w:t xml:space="preserve"> What language do people speak in Australia? (</w:t>
            </w:r>
            <w:r w:rsidRPr="00206CDC">
              <w:rPr>
                <w:rFonts w:ascii="宋体" w:hAnsi="宋体" w:cs="宋体" w:hint="eastAsia"/>
                <w:sz w:val="24"/>
              </w:rPr>
              <w:t>如果新知呈现环节没有讲解</w:t>
            </w:r>
            <w:r w:rsidRPr="00206CDC">
              <w:rPr>
                <w:sz w:val="24"/>
              </w:rPr>
              <w:t>language</w:t>
            </w:r>
            <w:r w:rsidRPr="00206CDC">
              <w:rPr>
                <w:rFonts w:ascii="宋体" w:hAnsi="宋体" w:cs="宋体" w:hint="eastAsia"/>
                <w:sz w:val="24"/>
              </w:rPr>
              <w:t>，可放在这个环节进行</w:t>
            </w:r>
            <w:r w:rsidRPr="00206CDC">
              <w:rPr>
                <w:sz w:val="24"/>
              </w:rPr>
              <w:t>)</w:t>
            </w:r>
          </w:p>
          <w:p w:rsidR="00337A70" w:rsidRPr="00206CDC" w:rsidRDefault="00337A70" w:rsidP="00337A70">
            <w:pPr>
              <w:spacing w:line="360" w:lineRule="auto"/>
              <w:ind w:left="31680" w:hangingChars="150" w:firstLine="31680"/>
              <w:rPr>
                <w:sz w:val="24"/>
              </w:rPr>
            </w:pPr>
            <w:r w:rsidRPr="00206CDC">
              <w:rPr>
                <w:sz w:val="24"/>
              </w:rPr>
              <w:t>3</w:t>
            </w:r>
            <w:r w:rsidRPr="00206CDC">
              <w:rPr>
                <w:rFonts w:ascii="宋体" w:hAnsi="宋体" w:cs="宋体" w:hint="eastAsia"/>
                <w:sz w:val="24"/>
              </w:rPr>
              <w:t>）</w:t>
            </w:r>
            <w:r w:rsidRPr="00206CDC">
              <w:rPr>
                <w:sz w:val="24"/>
              </w:rPr>
              <w:t>Why does Amy like Australia? (</w:t>
            </w:r>
            <w:r w:rsidRPr="00206CDC">
              <w:rPr>
                <w:rFonts w:ascii="宋体" w:hAnsi="宋体" w:cs="宋体" w:hint="eastAsia"/>
                <w:sz w:val="24"/>
              </w:rPr>
              <w:t>如果新知呈现环节没有讲解</w:t>
            </w:r>
            <w:r w:rsidRPr="00206CDC">
              <w:rPr>
                <w:sz w:val="24"/>
              </w:rPr>
              <w:t>Australian</w:t>
            </w:r>
            <w:r w:rsidRPr="00206CDC">
              <w:rPr>
                <w:rFonts w:ascii="宋体" w:hAnsi="宋体" w:cs="宋体" w:hint="eastAsia"/>
                <w:sz w:val="24"/>
              </w:rPr>
              <w:t>，可放在这个环节进行</w:t>
            </w:r>
            <w:r w:rsidRPr="00206CDC">
              <w:rPr>
                <w:sz w:val="24"/>
              </w:rPr>
              <w:t>)</w:t>
            </w:r>
          </w:p>
          <w:p w:rsidR="00337A70" w:rsidRDefault="00337A70" w:rsidP="000701D0">
            <w:pPr>
              <w:numPr>
                <w:ilvl w:val="0"/>
                <w:numId w:val="4"/>
              </w:num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 xml:space="preserve"> What animals does Amy love?</w:t>
            </w:r>
          </w:p>
          <w:p w:rsidR="00337A70" w:rsidRPr="00C9177F" w:rsidRDefault="00337A70" w:rsidP="000701D0">
            <w:pPr>
              <w:spacing w:line="360" w:lineRule="auto"/>
              <w:rPr>
                <w:sz w:val="24"/>
              </w:rPr>
            </w:pPr>
            <w:r w:rsidRPr="00206CDC">
              <w:rPr>
                <w:sz w:val="24"/>
              </w:rPr>
              <w:t>5</w:t>
            </w:r>
            <w:r w:rsidRPr="00206CDC">
              <w:rPr>
                <w:rFonts w:hint="eastAsia"/>
                <w:sz w:val="24"/>
              </w:rPr>
              <w:t>）</w:t>
            </w:r>
            <w:r w:rsidRPr="00206CDC">
              <w:rPr>
                <w:sz w:val="24"/>
              </w:rPr>
              <w:t xml:space="preserve"> Why does Amy love Australian animals?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37A70" w:rsidRDefault="00337A70" w:rsidP="00C9177F">
            <w:pPr>
              <w:spacing w:line="360" w:lineRule="auto"/>
            </w:pPr>
          </w:p>
        </w:tc>
      </w:tr>
      <w:tr w:rsidR="00337A70" w:rsidTr="00C9177F">
        <w:trPr>
          <w:trHeight w:val="912"/>
        </w:trPr>
        <w:tc>
          <w:tcPr>
            <w:tcW w:w="1315" w:type="dxa"/>
            <w:vMerge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846" w:type="dxa"/>
            <w:tcBorders>
              <w:top w:val="single" w:sz="4" w:space="0" w:color="auto"/>
            </w:tcBorders>
          </w:tcPr>
          <w:p w:rsidR="00337A70" w:rsidRPr="0031117F" w:rsidRDefault="00337A70" w:rsidP="0031117F">
            <w:pPr>
              <w:numPr>
                <w:ilvl w:val="0"/>
                <w:numId w:val="5"/>
              </w:numPr>
              <w:spacing w:line="360" w:lineRule="auto"/>
              <w:rPr>
                <w:sz w:val="24"/>
              </w:rPr>
            </w:pPr>
            <w:r w:rsidRPr="00206CDC">
              <w:rPr>
                <w:rFonts w:ascii="宋体" w:hAnsi="宋体" w:cs="宋体" w:hint="eastAsia"/>
                <w:sz w:val="24"/>
              </w:rPr>
              <w:t>指导学生开书，听、指、跟读并圈出</w:t>
            </w:r>
            <w:r w:rsidRPr="00206CDC">
              <w:rPr>
                <w:sz w:val="24"/>
              </w:rPr>
              <w:t xml:space="preserve"> “why”, “because”, </w:t>
            </w:r>
            <w:r w:rsidRPr="00206CDC">
              <w:rPr>
                <w:rFonts w:ascii="宋体" w:hAnsi="宋体" w:cs="宋体" w:hint="eastAsia"/>
                <w:sz w:val="24"/>
              </w:rPr>
              <w:t>跟读活动三的句子。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</w:p>
        </w:tc>
      </w:tr>
      <w:tr w:rsidR="00337A70" w:rsidTr="00C9177F">
        <w:trPr>
          <w:trHeight w:val="64"/>
        </w:trPr>
        <w:tc>
          <w:tcPr>
            <w:tcW w:w="1315" w:type="dxa"/>
            <w:vMerge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846" w:type="dxa"/>
            <w:tcBorders>
              <w:top w:val="single" w:sz="4" w:space="0" w:color="auto"/>
            </w:tcBorders>
          </w:tcPr>
          <w:p w:rsidR="00337A70" w:rsidRDefault="00337A70" w:rsidP="0031117F">
            <w:pPr>
              <w:numPr>
                <w:ilvl w:val="0"/>
                <w:numId w:val="5"/>
              </w:numPr>
              <w:spacing w:line="360" w:lineRule="auto"/>
              <w:jc w:val="left"/>
              <w:rPr>
                <w:sz w:val="24"/>
              </w:rPr>
            </w:pPr>
            <w:r w:rsidRPr="00206CDC">
              <w:rPr>
                <w:rFonts w:ascii="宋体" w:hAnsi="宋体" w:cs="宋体" w:hint="eastAsia"/>
                <w:sz w:val="24"/>
              </w:rPr>
              <w:t>指导学生分角色朗读课</w:t>
            </w:r>
            <w:r w:rsidRPr="00206CDC">
              <w:rPr>
                <w:rFonts w:hint="eastAsia"/>
                <w:sz w:val="24"/>
              </w:rPr>
              <w:t>文</w:t>
            </w:r>
            <w:r>
              <w:rPr>
                <w:sz w:val="24"/>
              </w:rPr>
              <w:t>;</w:t>
            </w:r>
          </w:p>
          <w:p w:rsidR="00337A70" w:rsidRPr="00C9177F" w:rsidRDefault="00337A70" w:rsidP="0031117F">
            <w:pPr>
              <w:spacing w:line="360" w:lineRule="auto"/>
              <w:jc w:val="left"/>
              <w:rPr>
                <w:sz w:val="24"/>
              </w:rPr>
            </w:pPr>
            <w:r w:rsidRPr="00206CDC">
              <w:rPr>
                <w:rFonts w:hAnsi="宋体"/>
                <w:sz w:val="24"/>
              </w:rPr>
              <w:t xml:space="preserve">5. </w:t>
            </w:r>
            <w:r w:rsidRPr="00206CDC">
              <w:rPr>
                <w:rFonts w:ascii="宋体" w:hAnsi="宋体" w:cs="宋体" w:hint="eastAsia"/>
                <w:sz w:val="24"/>
              </w:rPr>
              <w:t>出示练习单，引导学生认读问题；指导学生四人小组内读课文、找答案，接着完成练习。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337A70" w:rsidRPr="00C9177F" w:rsidRDefault="00337A70" w:rsidP="00C9177F">
            <w:pPr>
              <w:spacing w:line="360" w:lineRule="auto"/>
              <w:rPr>
                <w:kern w:val="0"/>
                <w:position w:val="1"/>
                <w:sz w:val="24"/>
              </w:rPr>
            </w:pPr>
          </w:p>
        </w:tc>
      </w:tr>
    </w:tbl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/>
    <w:p w:rsidR="00337A70" w:rsidRDefault="00337A70">
      <w:r>
        <w:rPr>
          <w:noProof/>
        </w:rPr>
        <w:pict>
          <v:shape id="_x0000_s1027" type="#_x0000_t202" style="position:absolute;left:0;text-align:left;margin-left:-3.4pt;margin-top:-1.15pt;width:421.85pt;height:80.2pt;z-index:251659264">
            <v:textbox>
              <w:txbxContent>
                <w:p w:rsidR="00337A70" w:rsidRDefault="00337A70">
                  <w:pPr>
                    <w:jc w:val="left"/>
                    <w:rPr>
                      <w:rFonts w:eastAsia="黑体"/>
                      <w:b/>
                      <w:sz w:val="24"/>
                    </w:rPr>
                  </w:pPr>
                  <w:r>
                    <w:rPr>
                      <w:rFonts w:eastAsia="黑体"/>
                      <w:b/>
                      <w:sz w:val="24"/>
                    </w:rPr>
                    <w:t xml:space="preserve">             </w:t>
                  </w:r>
                  <w:r w:rsidRPr="0073738F">
                    <w:rPr>
                      <w:rFonts w:eastAsia="黑体"/>
                      <w:b/>
                      <w:sz w:val="24"/>
                    </w:rPr>
                    <w:t xml:space="preserve">Module 9 Unit 2 Kangaroos live in </w:t>
                  </w:r>
                  <w:smartTag w:uri="urn:schemas-microsoft-com:office:smarttags" w:element="place">
                    <w:smartTag w:uri="urn:schemas-microsoft-com:office:smarttags" w:element="country-region">
                      <w:r w:rsidRPr="0073738F">
                        <w:rPr>
                          <w:rFonts w:eastAsia="黑体"/>
                          <w:b/>
                          <w:sz w:val="24"/>
                        </w:rPr>
                        <w:t>Australia</w:t>
                      </w:r>
                    </w:smartTag>
                  </w:smartTag>
                  <w:r w:rsidRPr="0073738F">
                    <w:rPr>
                      <w:rFonts w:eastAsia="黑体"/>
                      <w:b/>
                      <w:sz w:val="24"/>
                    </w:rPr>
                    <w:t>.</w:t>
                  </w:r>
                </w:p>
                <w:p w:rsidR="00337A70" w:rsidRDefault="00337A70">
                  <w:pPr>
                    <w:jc w:val="left"/>
                    <w:rPr>
                      <w:b/>
                      <w:sz w:val="24"/>
                    </w:rPr>
                  </w:pPr>
                </w:p>
                <w:p w:rsidR="00337A70" w:rsidRDefault="00337A70">
                  <w:pPr>
                    <w:jc w:val="left"/>
                    <w:rPr>
                      <w:rFonts w:ascii="楷体_GB2312" w:eastAsia="楷体_GB2312" w:hAnsi="楷体_GB2312" w:cs="楷体_GB2312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b/>
                      <w:sz w:val="24"/>
                    </w:rPr>
                    <w:t xml:space="preserve">               </w:t>
                  </w:r>
                  <w:r>
                    <w:rPr>
                      <w:rFonts w:hint="eastAsia"/>
                      <w:b/>
                      <w:sz w:val="24"/>
                    </w:rPr>
                    <w:t>主备人：</w:t>
                  </w:r>
                  <w:r>
                    <w:rPr>
                      <w:b/>
                      <w:sz w:val="24"/>
                    </w:rPr>
                    <w:t xml:space="preserve">                 </w:t>
                  </w:r>
                  <w:r>
                    <w:rPr>
                      <w:rFonts w:hint="eastAsia"/>
                      <w:b/>
                      <w:sz w:val="24"/>
                    </w:rPr>
                    <w:t>使用人：</w:t>
                  </w:r>
                </w:p>
              </w:txbxContent>
            </v:textbox>
          </v:shape>
        </w:pict>
      </w:r>
    </w:p>
    <w:p w:rsidR="00337A70" w:rsidRDefault="00337A70"/>
    <w:p w:rsidR="00337A70" w:rsidRDefault="00337A70"/>
    <w:p w:rsidR="00337A70" w:rsidRDefault="00337A70"/>
    <w:p w:rsidR="00337A70" w:rsidRDefault="00337A70">
      <w:bookmarkStart w:id="0" w:name="_GoBack"/>
      <w:bookmarkEnd w:id="0"/>
    </w:p>
    <w:tbl>
      <w:tblPr>
        <w:tblpPr w:leftFromText="180" w:rightFromText="180" w:vertAnchor="text" w:horzAnchor="margin" w:tblpX="35" w:tblpY="1"/>
        <w:tblW w:w="84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315"/>
        <w:gridCol w:w="5846"/>
        <w:gridCol w:w="1276"/>
      </w:tblGrid>
      <w:tr w:rsidR="00337A70" w:rsidTr="00C9177F">
        <w:trPr>
          <w:trHeight w:val="2117"/>
        </w:trPr>
        <w:tc>
          <w:tcPr>
            <w:tcW w:w="1315" w:type="dxa"/>
            <w:vMerge w:val="restart"/>
            <w:vAlign w:val="center"/>
          </w:tcPr>
          <w:p w:rsidR="00337A70" w:rsidRPr="00C9177F" w:rsidRDefault="00337A70" w:rsidP="00C9177F">
            <w:pPr>
              <w:spacing w:line="360" w:lineRule="auto"/>
              <w:rPr>
                <w:rFonts w:hAnsi="宋体"/>
                <w:sz w:val="24"/>
              </w:rPr>
            </w:pPr>
          </w:p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（一</w:t>
            </w:r>
            <w:r w:rsidRPr="00C9177F">
              <w:rPr>
                <w:rFonts w:hAnsi="宋体" w:hint="eastAsia"/>
                <w:sz w:val="24"/>
              </w:rPr>
              <w:t>）</w:t>
            </w:r>
          </w:p>
          <w:p w:rsidR="00337A70" w:rsidRPr="00C9177F" w:rsidRDefault="00337A70" w:rsidP="00C9177F">
            <w:pPr>
              <w:spacing w:line="360" w:lineRule="auto"/>
              <w:rPr>
                <w:rFonts w:hAnsi="宋体"/>
                <w:sz w:val="24"/>
              </w:rPr>
            </w:pPr>
            <w:r w:rsidRPr="00C9177F">
              <w:rPr>
                <w:rFonts w:hAnsi="宋体" w:hint="eastAsia"/>
                <w:sz w:val="24"/>
              </w:rPr>
              <w:t>活动练习</w:t>
            </w:r>
          </w:p>
          <w:p w:rsidR="00337A70" w:rsidRPr="00C9177F" w:rsidRDefault="00337A70" w:rsidP="00C9177F"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5846" w:type="dxa"/>
          </w:tcPr>
          <w:p w:rsidR="00337A70" w:rsidRPr="00AA70FF" w:rsidRDefault="00337A70" w:rsidP="002D0E3D">
            <w:pPr>
              <w:pStyle w:val="ListParagraph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1.</w:t>
            </w:r>
            <w:r w:rsidRPr="00AA70FF">
              <w:rPr>
                <w:rFonts w:ascii="宋体" w:hAnsi="宋体" w:cs="宋体" w:hint="eastAsia"/>
                <w:sz w:val="24"/>
              </w:rPr>
              <w:t>师生互相问候</w:t>
            </w:r>
          </w:p>
          <w:p w:rsidR="00337A70" w:rsidRPr="00AA70FF" w:rsidRDefault="00337A70" w:rsidP="002D0E3D">
            <w:pPr>
              <w:spacing w:line="360" w:lineRule="auto"/>
              <w:rPr>
                <w:sz w:val="24"/>
              </w:rPr>
            </w:pPr>
            <w:r w:rsidRPr="00AA70FF">
              <w:rPr>
                <w:sz w:val="24"/>
              </w:rPr>
              <w:t xml:space="preserve">2. </w:t>
            </w:r>
            <w:r w:rsidRPr="00AA70FF">
              <w:rPr>
                <w:rFonts w:ascii="宋体" w:hAnsi="宋体" w:cs="宋体" w:hint="eastAsia"/>
                <w:sz w:val="24"/>
              </w:rPr>
              <w:t>询问</w:t>
            </w:r>
            <w:r w:rsidRPr="00AA70FF">
              <w:rPr>
                <w:rFonts w:hint="eastAsia"/>
                <w:sz w:val="24"/>
              </w:rPr>
              <w:t>学</w:t>
            </w:r>
            <w:r w:rsidRPr="00AA70FF">
              <w:rPr>
                <w:rFonts w:ascii="宋体" w:hAnsi="宋体" w:cs="宋体" w:hint="eastAsia"/>
                <w:sz w:val="24"/>
              </w:rPr>
              <w:t>生</w:t>
            </w:r>
            <w:r w:rsidRPr="00AA70FF">
              <w:rPr>
                <w:sz w:val="24"/>
              </w:rPr>
              <w:t xml:space="preserve">“Where are you from?” </w:t>
            </w:r>
            <w:r w:rsidRPr="00AA70FF">
              <w:rPr>
                <w:rFonts w:ascii="宋体" w:hAnsi="宋体" w:cs="宋体" w:hint="eastAsia"/>
                <w:sz w:val="24"/>
              </w:rPr>
              <w:t>激起学生对歌曲</w:t>
            </w:r>
            <w:r w:rsidRPr="00AA70FF">
              <w:rPr>
                <w:sz w:val="24"/>
              </w:rPr>
              <w:t>Children from China are Chinese</w:t>
            </w:r>
            <w:r w:rsidRPr="00AA70FF">
              <w:rPr>
                <w:rFonts w:ascii="宋体" w:hAnsi="宋体" w:cs="宋体" w:hint="eastAsia"/>
                <w:sz w:val="24"/>
              </w:rPr>
              <w:t>的记忆，带领学生齐唱儿歌。</w:t>
            </w:r>
          </w:p>
          <w:p w:rsidR="00337A70" w:rsidRPr="00AA70FF" w:rsidRDefault="00337A70" w:rsidP="002D0E3D">
            <w:pPr>
              <w:spacing w:line="360" w:lineRule="auto"/>
              <w:rPr>
                <w:sz w:val="24"/>
              </w:rPr>
            </w:pPr>
            <w:r w:rsidRPr="00AA70FF">
              <w:rPr>
                <w:sz w:val="24"/>
              </w:rPr>
              <w:t xml:space="preserve">3. </w:t>
            </w:r>
            <w:r w:rsidRPr="00AA70FF">
              <w:rPr>
                <w:rFonts w:ascii="宋体" w:hAnsi="宋体" w:cs="宋体" w:hint="eastAsia"/>
                <w:sz w:val="24"/>
              </w:rPr>
              <w:t>针对歌曲内容与学生进行自由交谈</w:t>
            </w:r>
            <w:r w:rsidRPr="00AA70FF">
              <w:rPr>
                <w:sz w:val="24"/>
              </w:rPr>
              <w:t xml:space="preserve">How many countries are there in the song? What are they? </w:t>
            </w:r>
            <w:r w:rsidRPr="00AA70FF">
              <w:rPr>
                <w:rFonts w:ascii="宋体" w:hAnsi="宋体" w:cs="宋体" w:hint="eastAsia"/>
                <w:sz w:val="24"/>
              </w:rPr>
              <w:t>引导学生复习国家英文名称</w:t>
            </w:r>
          </w:p>
          <w:p w:rsidR="00337A70" w:rsidRPr="00AA70FF" w:rsidRDefault="00337A70" w:rsidP="002D0E3D">
            <w:pPr>
              <w:pStyle w:val="ListParagraph"/>
              <w:spacing w:line="360" w:lineRule="auto"/>
              <w:ind w:firstLineChars="0" w:firstLine="0"/>
              <w:rPr>
                <w:sz w:val="24"/>
              </w:rPr>
            </w:pPr>
            <w:r>
              <w:rPr>
                <w:rFonts w:ascii="宋体" w:hAnsi="宋体" w:cs="宋体"/>
                <w:sz w:val="24"/>
              </w:rPr>
              <w:t>4.</w:t>
            </w:r>
            <w:r w:rsidRPr="00AA70FF">
              <w:rPr>
                <w:rFonts w:ascii="宋体" w:hAnsi="宋体" w:cs="宋体" w:hint="eastAsia"/>
                <w:sz w:val="24"/>
              </w:rPr>
              <w:t>小组练习</w:t>
            </w:r>
          </w:p>
          <w:p w:rsidR="00337A70" w:rsidRPr="00AA70FF" w:rsidRDefault="00337A70" w:rsidP="00337A70">
            <w:pPr>
              <w:spacing w:line="360" w:lineRule="auto"/>
              <w:ind w:firstLineChars="150" w:firstLine="31680"/>
              <w:rPr>
                <w:sz w:val="24"/>
              </w:rPr>
            </w:pPr>
            <w:r w:rsidRPr="00AA70FF">
              <w:rPr>
                <w:sz w:val="24"/>
              </w:rPr>
              <w:t>1</w:t>
            </w:r>
            <w:r w:rsidRPr="00AA70FF">
              <w:rPr>
                <w:rFonts w:hint="eastAsia"/>
                <w:sz w:val="24"/>
              </w:rPr>
              <w:t>）</w:t>
            </w:r>
            <w:r w:rsidRPr="00AA70FF">
              <w:rPr>
                <w:rFonts w:ascii="宋体" w:hAnsi="宋体" w:cs="宋体" w:hint="eastAsia"/>
                <w:sz w:val="24"/>
              </w:rPr>
              <w:t>谈论活动</w:t>
            </w:r>
            <w:r w:rsidRPr="00AA70FF">
              <w:rPr>
                <w:sz w:val="24"/>
              </w:rPr>
              <w:t>4</w:t>
            </w:r>
            <w:r w:rsidRPr="00AA70FF">
              <w:rPr>
                <w:rFonts w:ascii="宋体" w:hAnsi="宋体" w:cs="宋体" w:hint="eastAsia"/>
                <w:sz w:val="24"/>
              </w:rPr>
              <w:t>的图片。</w:t>
            </w:r>
          </w:p>
          <w:p w:rsidR="00337A70" w:rsidRPr="00AA70FF" w:rsidRDefault="00337A70" w:rsidP="00337A70">
            <w:pPr>
              <w:spacing w:line="360" w:lineRule="auto"/>
              <w:ind w:left="31680" w:hangingChars="300" w:firstLine="31680"/>
              <w:rPr>
                <w:sz w:val="24"/>
              </w:rPr>
            </w:pPr>
            <w:r w:rsidRPr="00AA70FF">
              <w:rPr>
                <w:sz w:val="24"/>
              </w:rPr>
              <w:t xml:space="preserve">   2</w:t>
            </w:r>
            <w:r w:rsidRPr="00AA70FF">
              <w:rPr>
                <w:rFonts w:hint="eastAsia"/>
                <w:sz w:val="24"/>
              </w:rPr>
              <w:t>）</w:t>
            </w:r>
            <w:r w:rsidRPr="00AA70FF">
              <w:rPr>
                <w:sz w:val="24"/>
              </w:rPr>
              <w:t>“Amy likes Australia. How about this girl?”</w:t>
            </w:r>
            <w:r w:rsidRPr="00AA70FF">
              <w:rPr>
                <w:rFonts w:ascii="宋体" w:hAnsi="宋体" w:cs="宋体" w:hint="eastAsia"/>
                <w:sz w:val="24"/>
              </w:rPr>
              <w:t>引导学生观看示范对话</w:t>
            </w:r>
            <w:r w:rsidRPr="00AA70FF">
              <w:rPr>
                <w:sz w:val="24"/>
              </w:rPr>
              <w:t>.</w:t>
            </w:r>
          </w:p>
          <w:p w:rsidR="00337A70" w:rsidRPr="00C9177F" w:rsidRDefault="00337A70" w:rsidP="0014533D">
            <w:pPr>
              <w:spacing w:line="360" w:lineRule="auto"/>
              <w:jc w:val="left"/>
              <w:rPr>
                <w:sz w:val="24"/>
              </w:rPr>
            </w:pPr>
            <w:r w:rsidRPr="00AA70FF">
              <w:rPr>
                <w:sz w:val="24"/>
              </w:rPr>
              <w:t>3</w:t>
            </w:r>
            <w:r w:rsidRPr="00AA70FF">
              <w:rPr>
                <w:rFonts w:hint="eastAsia"/>
                <w:sz w:val="24"/>
              </w:rPr>
              <w:t>）</w:t>
            </w:r>
            <w:r w:rsidRPr="00AA70FF">
              <w:rPr>
                <w:rFonts w:ascii="宋体" w:hAnsi="宋体" w:cs="宋体" w:hint="eastAsia"/>
                <w:sz w:val="24"/>
              </w:rPr>
              <w:t>师生示范，</w:t>
            </w:r>
            <w:r w:rsidRPr="00AA70FF">
              <w:rPr>
                <w:sz w:val="24"/>
              </w:rPr>
              <w:t>.</w:t>
            </w:r>
            <w:r w:rsidRPr="00AA70FF">
              <w:rPr>
                <w:rFonts w:ascii="宋体" w:hAnsi="宋体" w:cs="宋体" w:hint="eastAsia"/>
                <w:sz w:val="24"/>
              </w:rPr>
              <w:t>通过</w:t>
            </w:r>
            <w:r w:rsidRPr="00AA70FF">
              <w:rPr>
                <w:sz w:val="24"/>
              </w:rPr>
              <w:t>Candy Time.</w:t>
            </w:r>
            <w:r w:rsidRPr="00AA70FF">
              <w:rPr>
                <w:rFonts w:ascii="宋体" w:hAnsi="宋体" w:cs="宋体" w:hint="eastAsia"/>
                <w:sz w:val="24"/>
              </w:rPr>
              <w:t>引导学生根据自身情况，选择任务，同桌操练</w:t>
            </w:r>
          </w:p>
        </w:tc>
        <w:tc>
          <w:tcPr>
            <w:tcW w:w="1276" w:type="dxa"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  <w:r w:rsidRPr="00C9177F">
              <w:rPr>
                <w:rFonts w:hint="eastAsia"/>
                <w:sz w:val="24"/>
              </w:rPr>
              <w:t>二次备课</w:t>
            </w:r>
          </w:p>
        </w:tc>
      </w:tr>
      <w:tr w:rsidR="00337A70" w:rsidTr="00C9177F">
        <w:trPr>
          <w:trHeight w:val="132"/>
        </w:trPr>
        <w:tc>
          <w:tcPr>
            <w:tcW w:w="1315" w:type="dxa"/>
            <w:vMerge/>
            <w:vAlign w:val="center"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rFonts w:hAnsi="宋体"/>
                <w:sz w:val="24"/>
              </w:rPr>
            </w:pPr>
          </w:p>
        </w:tc>
        <w:tc>
          <w:tcPr>
            <w:tcW w:w="5846" w:type="dxa"/>
          </w:tcPr>
          <w:p w:rsidR="00337A70" w:rsidRPr="00AA70FF" w:rsidRDefault="00337A70" w:rsidP="0014533D">
            <w:pPr>
              <w:pStyle w:val="ListParagraph"/>
              <w:numPr>
                <w:ilvl w:val="0"/>
                <w:numId w:val="6"/>
              </w:numPr>
              <w:spacing w:line="360" w:lineRule="auto"/>
              <w:ind w:firstLineChars="0"/>
              <w:rPr>
                <w:sz w:val="24"/>
              </w:rPr>
            </w:pPr>
            <w:r w:rsidRPr="00AA70FF">
              <w:rPr>
                <w:rFonts w:hAnsi="宋体" w:hint="eastAsia"/>
                <w:sz w:val="24"/>
              </w:rPr>
              <w:t>小组展示</w:t>
            </w:r>
          </w:p>
          <w:p w:rsidR="00337A70" w:rsidRPr="00C9177F" w:rsidRDefault="00337A70" w:rsidP="0014533D">
            <w:pPr>
              <w:spacing w:line="360" w:lineRule="auto"/>
              <w:jc w:val="left"/>
              <w:rPr>
                <w:sz w:val="24"/>
              </w:rPr>
            </w:pPr>
            <w:r w:rsidRPr="00AA70FF">
              <w:rPr>
                <w:rFonts w:hAnsi="宋体" w:hint="eastAsia"/>
                <w:sz w:val="24"/>
              </w:rPr>
              <w:t>请几个小组到讲台上进行汇报展示，其他同学可以进行提问。</w:t>
            </w:r>
          </w:p>
        </w:tc>
        <w:tc>
          <w:tcPr>
            <w:tcW w:w="1276" w:type="dxa"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</w:p>
        </w:tc>
      </w:tr>
      <w:tr w:rsidR="00337A70" w:rsidTr="00C9177F">
        <w:trPr>
          <w:trHeight w:val="2672"/>
        </w:trPr>
        <w:tc>
          <w:tcPr>
            <w:tcW w:w="1315" w:type="dxa"/>
            <w:vAlign w:val="center"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rFonts w:hAnsi="宋体"/>
                <w:sz w:val="24"/>
              </w:rPr>
            </w:pPr>
            <w:r>
              <w:rPr>
                <w:rFonts w:hAnsi="宋体" w:hint="eastAsia"/>
                <w:sz w:val="24"/>
              </w:rPr>
              <w:t>（二</w:t>
            </w:r>
            <w:r w:rsidRPr="00C9177F">
              <w:rPr>
                <w:rFonts w:hAnsi="宋体" w:hint="eastAsia"/>
                <w:sz w:val="24"/>
              </w:rPr>
              <w:t>）小结和作业</w:t>
            </w:r>
          </w:p>
        </w:tc>
        <w:tc>
          <w:tcPr>
            <w:tcW w:w="5846" w:type="dxa"/>
          </w:tcPr>
          <w:p w:rsidR="00337A70" w:rsidRDefault="00337A70" w:rsidP="008C5434">
            <w:pPr>
              <w:spacing w:line="360" w:lineRule="auto"/>
              <w:rPr>
                <w:rFonts w:hAnsi="宋体"/>
                <w:sz w:val="24"/>
              </w:rPr>
            </w:pPr>
            <w:r w:rsidRPr="00AA70FF">
              <w:rPr>
                <w:rFonts w:hAnsi="宋体" w:hint="eastAsia"/>
                <w:sz w:val="24"/>
              </w:rPr>
              <w:t>小结梳理</w:t>
            </w:r>
            <w:r>
              <w:rPr>
                <w:rFonts w:hAnsi="宋体"/>
                <w:sz w:val="24"/>
              </w:rPr>
              <w:t>:</w:t>
            </w:r>
          </w:p>
          <w:p w:rsidR="00337A70" w:rsidRDefault="00337A70" w:rsidP="008C5434">
            <w:pPr>
              <w:spacing w:line="360" w:lineRule="auto"/>
              <w:rPr>
                <w:rFonts w:hAnsi="宋体"/>
                <w:sz w:val="24"/>
              </w:rPr>
            </w:pPr>
            <w:r w:rsidRPr="00AA70FF">
              <w:rPr>
                <w:rFonts w:hAnsi="宋体" w:hint="eastAsia"/>
                <w:sz w:val="24"/>
              </w:rPr>
              <w:t>教师提问：我们今天学习了什么？你学会了什么？你还想知道什么？学生可以使用中文或者英文进行回答，目的是引导学生回顾本课所学习的重点知识</w:t>
            </w:r>
          </w:p>
          <w:p w:rsidR="00337A70" w:rsidRPr="00C9177F" w:rsidRDefault="00337A70" w:rsidP="008C5434">
            <w:pPr>
              <w:spacing w:line="360" w:lineRule="auto"/>
              <w:rPr>
                <w:sz w:val="24"/>
              </w:rPr>
            </w:pPr>
            <w:r w:rsidRPr="00AA70FF">
              <w:rPr>
                <w:rFonts w:ascii="Arial" w:hAnsi="Arial" w:cs="Arial"/>
                <w:kern w:val="0"/>
                <w:sz w:val="24"/>
              </w:rPr>
              <w:t xml:space="preserve">Make an English poster about </w:t>
            </w:r>
            <w:smartTag w:uri="urn:schemas-microsoft-com:office:smarttags" w:element="place">
              <w:smartTag w:uri="urn:schemas-microsoft-com:office:smarttags" w:element="country-region">
                <w:r w:rsidRPr="00AA70FF">
                  <w:rPr>
                    <w:rFonts w:ascii="Arial" w:hAnsi="Arial" w:cs="Arial"/>
                    <w:kern w:val="0"/>
                    <w:sz w:val="24"/>
                  </w:rPr>
                  <w:t>Australia</w:t>
                </w:r>
              </w:smartTag>
            </w:smartTag>
          </w:p>
        </w:tc>
        <w:tc>
          <w:tcPr>
            <w:tcW w:w="1276" w:type="dxa"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</w:p>
        </w:tc>
      </w:tr>
      <w:tr w:rsidR="00337A70" w:rsidTr="00C9177F">
        <w:trPr>
          <w:trHeight w:val="53"/>
        </w:trPr>
        <w:tc>
          <w:tcPr>
            <w:tcW w:w="1315" w:type="dxa"/>
            <w:vAlign w:val="center"/>
          </w:tcPr>
          <w:p w:rsidR="00337A70" w:rsidRPr="00C9177F" w:rsidRDefault="00337A70" w:rsidP="00C9177F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（三</w:t>
            </w:r>
            <w:r w:rsidRPr="00C9177F">
              <w:rPr>
                <w:rFonts w:hAnsi="宋体" w:hint="eastAsia"/>
                <w:sz w:val="24"/>
              </w:rPr>
              <w:t>）</w:t>
            </w:r>
          </w:p>
          <w:p w:rsidR="00337A70" w:rsidRPr="00C9177F" w:rsidRDefault="00337A70" w:rsidP="00C9177F">
            <w:pPr>
              <w:spacing w:line="360" w:lineRule="auto"/>
              <w:jc w:val="center"/>
              <w:rPr>
                <w:sz w:val="24"/>
              </w:rPr>
            </w:pPr>
            <w:r w:rsidRPr="00C9177F">
              <w:rPr>
                <w:rFonts w:hAnsi="宋体" w:hint="eastAsia"/>
                <w:sz w:val="24"/>
              </w:rPr>
              <w:t>板书设计</w:t>
            </w:r>
          </w:p>
        </w:tc>
        <w:tc>
          <w:tcPr>
            <w:tcW w:w="5846" w:type="dxa"/>
          </w:tcPr>
          <w:p w:rsidR="00337A70" w:rsidRDefault="00337A70" w:rsidP="003E62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Why do you like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sz w:val="28"/>
                    <w:szCs w:val="28"/>
                    <w:u w:val="single"/>
                  </w:rPr>
                  <w:t>Australia</w:t>
                </w:r>
              </w:smartTag>
            </w:smartTag>
            <w:r w:rsidRPr="00AA70F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?</w:t>
            </w:r>
          </w:p>
          <w:p w:rsidR="00337A70" w:rsidRDefault="00337A70" w:rsidP="003E627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Because …    </w:t>
            </w:r>
          </w:p>
          <w:p w:rsidR="00337A70" w:rsidRDefault="00337A70" w:rsidP="003E627F">
            <w:pPr>
              <w:rPr>
                <w:sz w:val="28"/>
                <w:szCs w:val="28"/>
                <w:bdr w:val="single" w:sz="4" w:space="0" w:color="auto"/>
              </w:rPr>
            </w:pPr>
            <w:r>
              <w:rPr>
                <w:sz w:val="28"/>
                <w:szCs w:val="28"/>
              </w:rPr>
              <w:t xml:space="preserve">Australian animals: </w:t>
            </w:r>
            <w:r>
              <w:rPr>
                <w:sz w:val="28"/>
                <w:szCs w:val="28"/>
                <w:bdr w:val="single" w:sz="4" w:space="0" w:color="auto"/>
              </w:rPr>
              <w:t>kangaroo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bdr w:val="single" w:sz="4" w:space="0" w:color="auto"/>
              </w:rPr>
              <w:t>koala</w:t>
            </w:r>
          </w:p>
          <w:p w:rsidR="00337A70" w:rsidRPr="003E627F" w:rsidRDefault="00337A70" w:rsidP="00337A70">
            <w:pPr>
              <w:ind w:firstLineChars="450" w:firstLine="3168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English : </w:t>
            </w:r>
            <w:r>
              <w:rPr>
                <w:sz w:val="28"/>
                <w:szCs w:val="28"/>
                <w:bdr w:val="single" w:sz="4" w:space="0" w:color="auto"/>
              </w:rPr>
              <w:t>language</w:t>
            </w:r>
          </w:p>
        </w:tc>
        <w:tc>
          <w:tcPr>
            <w:tcW w:w="1276" w:type="dxa"/>
          </w:tcPr>
          <w:p w:rsidR="00337A70" w:rsidRPr="00C9177F" w:rsidRDefault="00337A70" w:rsidP="00C9177F">
            <w:pPr>
              <w:spacing w:line="360" w:lineRule="auto"/>
              <w:rPr>
                <w:sz w:val="24"/>
              </w:rPr>
            </w:pPr>
          </w:p>
        </w:tc>
      </w:tr>
    </w:tbl>
    <w:p w:rsidR="00337A70" w:rsidRDefault="00337A70" w:rsidP="003E627F">
      <w:pPr>
        <w:spacing w:line="360" w:lineRule="auto"/>
        <w:rPr>
          <w:sz w:val="24"/>
        </w:rPr>
      </w:pPr>
    </w:p>
    <w:sectPr w:rsidR="00337A70" w:rsidSect="006A3AD7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A70" w:rsidRDefault="00337A70" w:rsidP="006A3AD7">
      <w:r>
        <w:separator/>
      </w:r>
    </w:p>
  </w:endnote>
  <w:endnote w:type="continuationSeparator" w:id="0">
    <w:p w:rsidR="00337A70" w:rsidRDefault="00337A70" w:rsidP="006A3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A70" w:rsidRDefault="00337A70">
    <w:pPr>
      <w:pStyle w:val="Footer"/>
      <w:jc w:val="center"/>
    </w:pPr>
    <w:fldSimple w:instr=" PAGE   \* MERGEFORMAT ">
      <w:r w:rsidRPr="002D0E3D">
        <w:rPr>
          <w:noProof/>
          <w:lang w:val="zh-CN"/>
        </w:rPr>
        <w:t>4</w:t>
      </w:r>
    </w:fldSimple>
  </w:p>
  <w:p w:rsidR="00337A70" w:rsidRDefault="00337A70"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A70" w:rsidRDefault="00337A70" w:rsidP="006A3AD7">
      <w:r>
        <w:separator/>
      </w:r>
    </w:p>
  </w:footnote>
  <w:footnote w:type="continuationSeparator" w:id="0">
    <w:p w:rsidR="00337A70" w:rsidRDefault="00337A70" w:rsidP="006A3A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03596"/>
    <w:multiLevelType w:val="hybridMultilevel"/>
    <w:tmpl w:val="80D02AF2"/>
    <w:lvl w:ilvl="0" w:tplc="D4A0798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">
    <w:nsid w:val="2F284960"/>
    <w:multiLevelType w:val="hybridMultilevel"/>
    <w:tmpl w:val="405EB6F0"/>
    <w:lvl w:ilvl="0" w:tplc="C69CCDA2">
      <w:start w:val="4"/>
      <w:numFmt w:val="decimal"/>
      <w:lvlText w:val="%1）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3AEF23A1"/>
    <w:multiLevelType w:val="hybridMultilevel"/>
    <w:tmpl w:val="C1100B32"/>
    <w:lvl w:ilvl="0" w:tplc="6F3836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宋体" w:eastAsia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58881298"/>
    <w:multiLevelType w:val="hybridMultilevel"/>
    <w:tmpl w:val="BC4AFE9A"/>
    <w:lvl w:ilvl="0" w:tplc="28C0A30A">
      <w:start w:val="1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5AAF3C22"/>
    <w:multiLevelType w:val="hybridMultilevel"/>
    <w:tmpl w:val="03067D8C"/>
    <w:lvl w:ilvl="0" w:tplc="C224939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5">
    <w:nsid w:val="66761C6A"/>
    <w:multiLevelType w:val="hybridMultilevel"/>
    <w:tmpl w:val="D4B4B02A"/>
    <w:lvl w:ilvl="0" w:tplc="D9E602C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2B68"/>
    <w:rsid w:val="000024B8"/>
    <w:rsid w:val="00011ABC"/>
    <w:rsid w:val="000145BC"/>
    <w:rsid w:val="0002695E"/>
    <w:rsid w:val="00031525"/>
    <w:rsid w:val="0004688B"/>
    <w:rsid w:val="00053651"/>
    <w:rsid w:val="00060934"/>
    <w:rsid w:val="000635E1"/>
    <w:rsid w:val="000665E7"/>
    <w:rsid w:val="000701D0"/>
    <w:rsid w:val="00070E7B"/>
    <w:rsid w:val="000752F4"/>
    <w:rsid w:val="00082F99"/>
    <w:rsid w:val="00084B41"/>
    <w:rsid w:val="000A4716"/>
    <w:rsid w:val="000B462E"/>
    <w:rsid w:val="000C38E4"/>
    <w:rsid w:val="000D012C"/>
    <w:rsid w:val="000E2D40"/>
    <w:rsid w:val="00125A44"/>
    <w:rsid w:val="00142685"/>
    <w:rsid w:val="0014533D"/>
    <w:rsid w:val="0016168B"/>
    <w:rsid w:val="00163368"/>
    <w:rsid w:val="00170C4E"/>
    <w:rsid w:val="00195E81"/>
    <w:rsid w:val="001A6A20"/>
    <w:rsid w:val="001B080F"/>
    <w:rsid w:val="001B5B41"/>
    <w:rsid w:val="001D7CE2"/>
    <w:rsid w:val="001E0305"/>
    <w:rsid w:val="001E6E79"/>
    <w:rsid w:val="001F09F8"/>
    <w:rsid w:val="001F2A88"/>
    <w:rsid w:val="00200E0B"/>
    <w:rsid w:val="00206CDC"/>
    <w:rsid w:val="002177F4"/>
    <w:rsid w:val="00220E3A"/>
    <w:rsid w:val="00222B68"/>
    <w:rsid w:val="002407CD"/>
    <w:rsid w:val="002467DB"/>
    <w:rsid w:val="00251434"/>
    <w:rsid w:val="00260434"/>
    <w:rsid w:val="00265D75"/>
    <w:rsid w:val="00276E4F"/>
    <w:rsid w:val="00293F17"/>
    <w:rsid w:val="002A19F8"/>
    <w:rsid w:val="002C2A3E"/>
    <w:rsid w:val="002D0E3D"/>
    <w:rsid w:val="002D214B"/>
    <w:rsid w:val="002D36D5"/>
    <w:rsid w:val="002F0192"/>
    <w:rsid w:val="002F52CB"/>
    <w:rsid w:val="00302B6E"/>
    <w:rsid w:val="003064ED"/>
    <w:rsid w:val="00306A08"/>
    <w:rsid w:val="00310BE6"/>
    <w:rsid w:val="0031117F"/>
    <w:rsid w:val="0031566A"/>
    <w:rsid w:val="00332721"/>
    <w:rsid w:val="00334A8D"/>
    <w:rsid w:val="00337A70"/>
    <w:rsid w:val="00342CC5"/>
    <w:rsid w:val="003470AE"/>
    <w:rsid w:val="00360BD9"/>
    <w:rsid w:val="00374435"/>
    <w:rsid w:val="0038546C"/>
    <w:rsid w:val="00386192"/>
    <w:rsid w:val="00387CCB"/>
    <w:rsid w:val="003D663E"/>
    <w:rsid w:val="003E627F"/>
    <w:rsid w:val="003F2536"/>
    <w:rsid w:val="003F2B36"/>
    <w:rsid w:val="003F6F29"/>
    <w:rsid w:val="00400F43"/>
    <w:rsid w:val="00404FBC"/>
    <w:rsid w:val="00414029"/>
    <w:rsid w:val="00417FC5"/>
    <w:rsid w:val="004221DC"/>
    <w:rsid w:val="00446EF1"/>
    <w:rsid w:val="004544BA"/>
    <w:rsid w:val="004571EB"/>
    <w:rsid w:val="004927B1"/>
    <w:rsid w:val="0049463A"/>
    <w:rsid w:val="00494867"/>
    <w:rsid w:val="00497E6A"/>
    <w:rsid w:val="004A041A"/>
    <w:rsid w:val="004B413D"/>
    <w:rsid w:val="004D3B83"/>
    <w:rsid w:val="004D6647"/>
    <w:rsid w:val="004F0729"/>
    <w:rsid w:val="004F2430"/>
    <w:rsid w:val="004F3A4C"/>
    <w:rsid w:val="004F427C"/>
    <w:rsid w:val="00502E42"/>
    <w:rsid w:val="00505A24"/>
    <w:rsid w:val="0050656C"/>
    <w:rsid w:val="00530123"/>
    <w:rsid w:val="005326E4"/>
    <w:rsid w:val="005328F9"/>
    <w:rsid w:val="00540A62"/>
    <w:rsid w:val="00543DFA"/>
    <w:rsid w:val="00551DE5"/>
    <w:rsid w:val="00557233"/>
    <w:rsid w:val="00557E39"/>
    <w:rsid w:val="005661CC"/>
    <w:rsid w:val="0056793E"/>
    <w:rsid w:val="00573ED7"/>
    <w:rsid w:val="0058721B"/>
    <w:rsid w:val="00596B14"/>
    <w:rsid w:val="005A42E1"/>
    <w:rsid w:val="005D6D87"/>
    <w:rsid w:val="005E5693"/>
    <w:rsid w:val="00613063"/>
    <w:rsid w:val="00621C19"/>
    <w:rsid w:val="00645BCB"/>
    <w:rsid w:val="006517F5"/>
    <w:rsid w:val="006578B4"/>
    <w:rsid w:val="00664CEE"/>
    <w:rsid w:val="006655AA"/>
    <w:rsid w:val="006672D9"/>
    <w:rsid w:val="00673B4C"/>
    <w:rsid w:val="00676CB7"/>
    <w:rsid w:val="0068302E"/>
    <w:rsid w:val="00696E5A"/>
    <w:rsid w:val="006A3AD7"/>
    <w:rsid w:val="006A5FC3"/>
    <w:rsid w:val="006B6BB6"/>
    <w:rsid w:val="006C3109"/>
    <w:rsid w:val="00700F9C"/>
    <w:rsid w:val="00710C87"/>
    <w:rsid w:val="00716232"/>
    <w:rsid w:val="007344A8"/>
    <w:rsid w:val="0073738F"/>
    <w:rsid w:val="00741E9B"/>
    <w:rsid w:val="007701AD"/>
    <w:rsid w:val="00777A81"/>
    <w:rsid w:val="00780945"/>
    <w:rsid w:val="00793059"/>
    <w:rsid w:val="0079465A"/>
    <w:rsid w:val="007965B8"/>
    <w:rsid w:val="007A7DFF"/>
    <w:rsid w:val="007A7F19"/>
    <w:rsid w:val="007B52C8"/>
    <w:rsid w:val="007B54DA"/>
    <w:rsid w:val="007C2FE9"/>
    <w:rsid w:val="007C50A8"/>
    <w:rsid w:val="007E717D"/>
    <w:rsid w:val="007F07DF"/>
    <w:rsid w:val="007F5564"/>
    <w:rsid w:val="008157AC"/>
    <w:rsid w:val="00817AED"/>
    <w:rsid w:val="00825894"/>
    <w:rsid w:val="00831542"/>
    <w:rsid w:val="00833B75"/>
    <w:rsid w:val="0085703B"/>
    <w:rsid w:val="00877FC5"/>
    <w:rsid w:val="00880917"/>
    <w:rsid w:val="00881F94"/>
    <w:rsid w:val="00883626"/>
    <w:rsid w:val="008A41F4"/>
    <w:rsid w:val="008A4978"/>
    <w:rsid w:val="008C5154"/>
    <w:rsid w:val="008C5434"/>
    <w:rsid w:val="008D58B4"/>
    <w:rsid w:val="008E2AA2"/>
    <w:rsid w:val="009024F5"/>
    <w:rsid w:val="009117C5"/>
    <w:rsid w:val="00926A1C"/>
    <w:rsid w:val="009274F2"/>
    <w:rsid w:val="009573EA"/>
    <w:rsid w:val="009735A6"/>
    <w:rsid w:val="009744AC"/>
    <w:rsid w:val="00986BB3"/>
    <w:rsid w:val="00987930"/>
    <w:rsid w:val="00992CC9"/>
    <w:rsid w:val="00995F6C"/>
    <w:rsid w:val="009A088C"/>
    <w:rsid w:val="009B0B3C"/>
    <w:rsid w:val="009B33CE"/>
    <w:rsid w:val="009D5651"/>
    <w:rsid w:val="009E6C3F"/>
    <w:rsid w:val="00A05735"/>
    <w:rsid w:val="00A172E8"/>
    <w:rsid w:val="00A24A8B"/>
    <w:rsid w:val="00A31653"/>
    <w:rsid w:val="00A35E04"/>
    <w:rsid w:val="00A37811"/>
    <w:rsid w:val="00A44360"/>
    <w:rsid w:val="00A503DF"/>
    <w:rsid w:val="00A65238"/>
    <w:rsid w:val="00A808CB"/>
    <w:rsid w:val="00AA0AB8"/>
    <w:rsid w:val="00AA2D84"/>
    <w:rsid w:val="00AA3E8B"/>
    <w:rsid w:val="00AA4317"/>
    <w:rsid w:val="00AA6851"/>
    <w:rsid w:val="00AA70FF"/>
    <w:rsid w:val="00AC1A21"/>
    <w:rsid w:val="00AC4A51"/>
    <w:rsid w:val="00AD4CE7"/>
    <w:rsid w:val="00AE7CEE"/>
    <w:rsid w:val="00B26F9D"/>
    <w:rsid w:val="00B3358E"/>
    <w:rsid w:val="00B511D0"/>
    <w:rsid w:val="00B63F01"/>
    <w:rsid w:val="00B72630"/>
    <w:rsid w:val="00B77C6E"/>
    <w:rsid w:val="00B90419"/>
    <w:rsid w:val="00BA1C89"/>
    <w:rsid w:val="00BF4ADC"/>
    <w:rsid w:val="00C456A3"/>
    <w:rsid w:val="00C54C21"/>
    <w:rsid w:val="00C65FE0"/>
    <w:rsid w:val="00C81771"/>
    <w:rsid w:val="00C9177F"/>
    <w:rsid w:val="00C91980"/>
    <w:rsid w:val="00C943FD"/>
    <w:rsid w:val="00C94DFC"/>
    <w:rsid w:val="00C97823"/>
    <w:rsid w:val="00CB3BEA"/>
    <w:rsid w:val="00CC0619"/>
    <w:rsid w:val="00CD1146"/>
    <w:rsid w:val="00CE5DA7"/>
    <w:rsid w:val="00CF3240"/>
    <w:rsid w:val="00D12A90"/>
    <w:rsid w:val="00D175A5"/>
    <w:rsid w:val="00D17B01"/>
    <w:rsid w:val="00D40D46"/>
    <w:rsid w:val="00D4243B"/>
    <w:rsid w:val="00D551C6"/>
    <w:rsid w:val="00D57064"/>
    <w:rsid w:val="00D60F7E"/>
    <w:rsid w:val="00D8309A"/>
    <w:rsid w:val="00D83C98"/>
    <w:rsid w:val="00D86435"/>
    <w:rsid w:val="00D94AE5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0C10"/>
    <w:rsid w:val="00E37D2B"/>
    <w:rsid w:val="00E42422"/>
    <w:rsid w:val="00E5617D"/>
    <w:rsid w:val="00E71517"/>
    <w:rsid w:val="00E8280E"/>
    <w:rsid w:val="00E85844"/>
    <w:rsid w:val="00E970CD"/>
    <w:rsid w:val="00EA5FC3"/>
    <w:rsid w:val="00EC0E20"/>
    <w:rsid w:val="00EC7ED7"/>
    <w:rsid w:val="00ED38DF"/>
    <w:rsid w:val="00EE30DA"/>
    <w:rsid w:val="00EF0709"/>
    <w:rsid w:val="00F16F6B"/>
    <w:rsid w:val="00F3365C"/>
    <w:rsid w:val="00F406F6"/>
    <w:rsid w:val="00F445B6"/>
    <w:rsid w:val="00F461BA"/>
    <w:rsid w:val="00F46B09"/>
    <w:rsid w:val="00F51DD8"/>
    <w:rsid w:val="00F54AD2"/>
    <w:rsid w:val="00F835FA"/>
    <w:rsid w:val="00F91EBD"/>
    <w:rsid w:val="00FB5CA8"/>
    <w:rsid w:val="00FB7E0B"/>
    <w:rsid w:val="00FC4AC7"/>
    <w:rsid w:val="00FC5FA9"/>
    <w:rsid w:val="00FD4DF9"/>
    <w:rsid w:val="00FD6960"/>
    <w:rsid w:val="00FE3F60"/>
    <w:rsid w:val="00FE534C"/>
    <w:rsid w:val="00FF224C"/>
    <w:rsid w:val="00FF5F53"/>
    <w:rsid w:val="00FF650E"/>
    <w:rsid w:val="00FF7A6C"/>
    <w:rsid w:val="1B8808A7"/>
    <w:rsid w:val="2C46339E"/>
    <w:rsid w:val="324B2CFF"/>
    <w:rsid w:val="648608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3AD7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rsid w:val="006A3AD7"/>
    <w:pPr>
      <w:ind w:left="720" w:firstLine="30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6A3AD7"/>
    <w:rPr>
      <w:rFonts w:ascii="Times New Roman" w:eastAsia="宋体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6A3A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A3AD7"/>
    <w:rPr>
      <w:rFonts w:ascii="Tahoma" w:eastAsia="宋体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rsid w:val="006A3A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6A3AD7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6A3A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A3AD7"/>
    <w:rPr>
      <w:rFonts w:cs="Times New Roman"/>
      <w:sz w:val="18"/>
      <w:szCs w:val="18"/>
    </w:rPr>
  </w:style>
  <w:style w:type="paragraph" w:styleId="NormalWeb">
    <w:name w:val="Normal (Web)"/>
    <w:basedOn w:val="Normal"/>
    <w:uiPriority w:val="99"/>
    <w:rsid w:val="006A3AD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TableGrid">
    <w:name w:val="Table Grid"/>
    <w:basedOn w:val="TableNormal"/>
    <w:uiPriority w:val="99"/>
    <w:rsid w:val="006A3AD7"/>
    <w:rPr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99"/>
    <w:rsid w:val="006A3AD7"/>
    <w:pPr>
      <w:ind w:firstLineChars="200" w:firstLine="420"/>
    </w:pPr>
  </w:style>
  <w:style w:type="paragraph" w:customStyle="1" w:styleId="1">
    <w:name w:val="列出段落1"/>
    <w:basedOn w:val="Normal"/>
    <w:uiPriority w:val="99"/>
    <w:rsid w:val="006A3AD7"/>
    <w:pPr>
      <w:ind w:firstLineChars="200" w:firstLine="420"/>
    </w:pPr>
  </w:style>
  <w:style w:type="paragraph" w:styleId="ListParagraph">
    <w:name w:val="List Paragraph"/>
    <w:basedOn w:val="Normal"/>
    <w:uiPriority w:val="99"/>
    <w:qFormat/>
    <w:rsid w:val="0079465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5</Pages>
  <Words>377</Words>
  <Characters>2155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huwei</cp:lastModifiedBy>
  <cp:revision>104</cp:revision>
  <dcterms:created xsi:type="dcterms:W3CDTF">2016-06-15T02:41:00Z</dcterms:created>
  <dcterms:modified xsi:type="dcterms:W3CDTF">2017-02-12T08:38:00Z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