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062" w:rsidRPr="00A81AC6" w:rsidRDefault="00857062" w:rsidP="00857062">
      <w:pPr>
        <w:spacing w:line="360" w:lineRule="auto"/>
        <w:ind w:firstLineChars="171" w:firstLine="31680"/>
        <w:jc w:val="center"/>
        <w:rPr>
          <w:b/>
          <w:sz w:val="32"/>
          <w:szCs w:val="32"/>
        </w:rPr>
      </w:pPr>
      <w:r w:rsidRPr="00A81AC6">
        <w:rPr>
          <w:rFonts w:hint="eastAsia"/>
          <w:b/>
          <w:sz w:val="32"/>
          <w:szCs w:val="32"/>
        </w:rPr>
        <w:t>浅谈小学信息技术教学心得</w:t>
      </w:r>
      <w:bookmarkStart w:id="0" w:name="_GoBack"/>
      <w:bookmarkEnd w:id="0"/>
    </w:p>
    <w:p w:rsidR="00857062" w:rsidRPr="00D010CF" w:rsidRDefault="00857062" w:rsidP="00A81AC6">
      <w:pPr>
        <w:spacing w:line="360" w:lineRule="auto"/>
        <w:ind w:firstLineChars="171" w:firstLine="31680"/>
        <w:jc w:val="center"/>
        <w:rPr>
          <w:sz w:val="30"/>
          <w:szCs w:val="30"/>
        </w:rPr>
      </w:pPr>
      <w:r w:rsidRPr="00D010CF">
        <w:rPr>
          <w:rFonts w:hint="eastAsia"/>
          <w:sz w:val="30"/>
          <w:szCs w:val="30"/>
        </w:rPr>
        <w:t>张茜</w:t>
      </w:r>
    </w:p>
    <w:p w:rsidR="00857062" w:rsidRPr="002C0D9D" w:rsidRDefault="00857062" w:rsidP="00A81AC6">
      <w:pPr>
        <w:spacing w:line="360" w:lineRule="auto"/>
        <w:ind w:firstLineChars="171" w:firstLine="31680"/>
        <w:rPr>
          <w:rFonts w:ascii="宋体"/>
          <w:sz w:val="24"/>
        </w:rPr>
      </w:pPr>
      <w:r w:rsidRPr="002C0D9D">
        <w:rPr>
          <w:rFonts w:ascii="宋体" w:hAnsi="宋体" w:hint="eastAsia"/>
          <w:sz w:val="24"/>
        </w:rPr>
        <w:t>随着时代的迅速发展，信息技术教学越来越显得重要。一方面，信息技术的教学可以培养学生使用计算机的兴趣和意识，让学生了解和掌握信息技术的基本知识和技能，了解信息技术的发展及其应用对人类日常生活的深刻影响，使学生紧跟时代的发展步伐。另一方面信息技术教学可以培养学生良好的信息素养，把信息技术作为支持终身学习和合作学习的工具，为适应信息社会的学习、工作和生活奠定必要的基础。通过几年的教学实践，本人获得几点心得体会，与大家交流。</w:t>
      </w:r>
      <w:r w:rsidRPr="002C0D9D">
        <w:rPr>
          <w:rFonts w:ascii="宋体" w:hAnsi="宋体"/>
          <w:sz w:val="24"/>
        </w:rPr>
        <w:t xml:space="preserve"> </w:t>
      </w:r>
    </w:p>
    <w:p w:rsidR="00857062" w:rsidRPr="002C0D9D" w:rsidRDefault="00857062" w:rsidP="002F11F3">
      <w:pPr>
        <w:spacing w:line="360" w:lineRule="auto"/>
        <w:rPr>
          <w:rFonts w:ascii="宋体"/>
          <w:sz w:val="24"/>
        </w:rPr>
      </w:pPr>
      <w:r w:rsidRPr="002C0D9D">
        <w:rPr>
          <w:rFonts w:ascii="宋体" w:hAnsi="宋体" w:hint="eastAsia"/>
          <w:sz w:val="24"/>
        </w:rPr>
        <w:t xml:space="preserve">　　一、精心导入，激发学习兴趣，使学生想学。</w:t>
      </w:r>
    </w:p>
    <w:p w:rsidR="00857062" w:rsidRPr="002C0D9D" w:rsidRDefault="00857062" w:rsidP="002F11F3">
      <w:pPr>
        <w:spacing w:line="360" w:lineRule="auto"/>
        <w:rPr>
          <w:rFonts w:ascii="宋体"/>
          <w:sz w:val="24"/>
        </w:rPr>
      </w:pPr>
      <w:r w:rsidRPr="002C0D9D">
        <w:rPr>
          <w:rFonts w:ascii="宋体" w:hAnsi="宋体" w:hint="eastAsia"/>
          <w:sz w:val="24"/>
        </w:rPr>
        <w:t xml:space="preserve">　　夸美钮斯说过：“兴趣是创造一个欢乐和光明的教学环境的主要途径之一。”学生爱上信息技术课，但这种爱好往往表现在爱玩游戏，或者上网聊天、看</w:t>
      </w:r>
      <w:r w:rsidRPr="002C0D9D">
        <w:rPr>
          <w:rFonts w:ascii="宋体" w:hAnsi="宋体"/>
          <w:sz w:val="24"/>
        </w:rPr>
        <w:t>Flash</w:t>
      </w:r>
      <w:r w:rsidRPr="002C0D9D">
        <w:rPr>
          <w:rFonts w:ascii="宋体" w:hAnsi="宋体" w:hint="eastAsia"/>
          <w:sz w:val="24"/>
        </w:rPr>
        <w:t>动画。而对一些基本的知识、技能却不愿认真地学习。因此，在教学过程中要精心设计导入，诱发学生学习动机，激发学生学习兴趣，从而达到提高效率的目的。本人在教学实践中主要采用以下几种方法导入课堂教学。</w:t>
      </w:r>
    </w:p>
    <w:p w:rsidR="00857062" w:rsidRPr="002C0D9D" w:rsidRDefault="00857062" w:rsidP="002F11F3">
      <w:pPr>
        <w:spacing w:line="360" w:lineRule="auto"/>
        <w:rPr>
          <w:rFonts w:ascii="宋体"/>
          <w:sz w:val="24"/>
        </w:rPr>
      </w:pPr>
      <w:r w:rsidRPr="002C0D9D">
        <w:rPr>
          <w:rFonts w:ascii="宋体" w:hAnsi="宋体" w:hint="eastAsia"/>
          <w:sz w:val="24"/>
        </w:rPr>
        <w:t xml:space="preserve">　　</w:t>
      </w:r>
      <w:r w:rsidRPr="002C0D9D">
        <w:rPr>
          <w:rFonts w:ascii="宋体" w:hAnsi="宋体"/>
          <w:sz w:val="24"/>
        </w:rPr>
        <w:t>1</w:t>
      </w:r>
      <w:r w:rsidRPr="002C0D9D">
        <w:rPr>
          <w:rFonts w:ascii="宋体" w:hAnsi="宋体" w:hint="eastAsia"/>
          <w:sz w:val="24"/>
        </w:rPr>
        <w:t>、游戏入门，自觉学习。</w:t>
      </w:r>
    </w:p>
    <w:p w:rsidR="00857062" w:rsidRPr="002C0D9D" w:rsidRDefault="00857062" w:rsidP="002F11F3">
      <w:pPr>
        <w:spacing w:line="360" w:lineRule="auto"/>
        <w:rPr>
          <w:rFonts w:ascii="宋体"/>
          <w:sz w:val="24"/>
        </w:rPr>
      </w:pPr>
      <w:r w:rsidRPr="002C0D9D">
        <w:rPr>
          <w:rFonts w:ascii="宋体" w:hAnsi="宋体" w:hint="eastAsia"/>
          <w:sz w:val="24"/>
        </w:rPr>
        <w:t xml:space="preserve">　　既然学生爱玩游戏，那么就让学生通过玩游戏来激发他们想学的愿意。把计算机新课的学习寓于游戏之中，激发学生学习的兴趣，在学生浓厚的兴趣中学习新知识，掌握新技能。</w:t>
      </w:r>
    </w:p>
    <w:p w:rsidR="00857062" w:rsidRPr="002C0D9D" w:rsidRDefault="00857062" w:rsidP="002F11F3">
      <w:pPr>
        <w:spacing w:line="360" w:lineRule="auto"/>
        <w:rPr>
          <w:rFonts w:ascii="宋体"/>
          <w:sz w:val="24"/>
        </w:rPr>
      </w:pPr>
      <w:r w:rsidRPr="002C0D9D">
        <w:rPr>
          <w:rFonts w:ascii="宋体" w:hAnsi="宋体" w:hint="eastAsia"/>
          <w:sz w:val="24"/>
        </w:rPr>
        <w:t xml:space="preserve">　　例如学习指法是非常枯燥的，如果教师一开始直接讲解手指的摆放要求和指法要点，学生不但学的很累，而且很不愿学，更加不能强迫其练习了。我在教学中就采取游戏引入的方法，先让学生玩《金山打字通》，比赛谁的成绩好或者与老师比赛。学生在“青蛙过河”等游戏的实践中发现，要取得好成绩就必须练习好指法。于是就有人提出如何能够打得又对又快。在这种情况下，老师再讲解指法练习，学生学得就很认真。经过一段时间的练习后，学生们再玩这个游戏时就感到轻松自如了。这样，既保持了学生学习计算机的热情，还可以促使学生自觉去学习计算机知识。</w:t>
      </w:r>
    </w:p>
    <w:p w:rsidR="00857062" w:rsidRPr="002C0D9D" w:rsidRDefault="00857062" w:rsidP="002F11F3">
      <w:pPr>
        <w:spacing w:line="360" w:lineRule="auto"/>
        <w:rPr>
          <w:rFonts w:ascii="宋体"/>
          <w:sz w:val="24"/>
        </w:rPr>
      </w:pPr>
      <w:r w:rsidRPr="002C0D9D">
        <w:rPr>
          <w:rFonts w:ascii="宋体" w:hAnsi="宋体" w:hint="eastAsia"/>
          <w:sz w:val="24"/>
        </w:rPr>
        <w:t xml:space="preserve">　　</w:t>
      </w:r>
      <w:r w:rsidRPr="002C0D9D">
        <w:rPr>
          <w:rFonts w:ascii="宋体" w:hAnsi="宋体"/>
          <w:sz w:val="24"/>
        </w:rPr>
        <w:t>2</w:t>
      </w:r>
      <w:r w:rsidRPr="002C0D9D">
        <w:rPr>
          <w:rFonts w:ascii="宋体" w:hAnsi="宋体" w:hint="eastAsia"/>
          <w:sz w:val="24"/>
        </w:rPr>
        <w:t>、创设情景，积极学习。</w:t>
      </w:r>
    </w:p>
    <w:p w:rsidR="00857062" w:rsidRPr="002C0D9D" w:rsidRDefault="00857062" w:rsidP="002F11F3">
      <w:pPr>
        <w:spacing w:line="360" w:lineRule="auto"/>
        <w:rPr>
          <w:rFonts w:ascii="宋体"/>
          <w:sz w:val="24"/>
        </w:rPr>
      </w:pPr>
      <w:r w:rsidRPr="002C0D9D">
        <w:rPr>
          <w:rFonts w:ascii="宋体" w:hAnsi="宋体" w:hint="eastAsia"/>
          <w:sz w:val="24"/>
        </w:rPr>
        <w:t xml:space="preserve">　　在小学信息技术教学中，可以利用媒体来创设、优化教学场景，借助美好的事物的演示来激发学生的求知欲，激发学生的探究兴趣和动手操作的欲望，使学生在学习情景中产生探究学习的动机，引导学生进入最佳学习状态，既让学生明确了学习的目标，又为学生指明了学习的方向，使学生感到学习也是一种乐趣，从而更加积极主动地进行探究。</w:t>
      </w:r>
    </w:p>
    <w:p w:rsidR="00857062" w:rsidRPr="002C0D9D" w:rsidRDefault="00857062" w:rsidP="002F11F3">
      <w:pPr>
        <w:spacing w:line="360" w:lineRule="auto"/>
        <w:rPr>
          <w:rFonts w:ascii="宋体"/>
          <w:sz w:val="24"/>
        </w:rPr>
      </w:pPr>
      <w:r w:rsidRPr="002C0D9D">
        <w:rPr>
          <w:rFonts w:ascii="宋体" w:hAnsi="宋体" w:hint="eastAsia"/>
          <w:sz w:val="24"/>
        </w:rPr>
        <w:t xml:space="preserve">　　如在</w:t>
      </w:r>
      <w:r w:rsidRPr="002C0D9D">
        <w:rPr>
          <w:rFonts w:ascii="宋体" w:hAnsi="宋体"/>
          <w:sz w:val="24"/>
        </w:rPr>
        <w:t>Word</w:t>
      </w:r>
      <w:r w:rsidRPr="002C0D9D">
        <w:rPr>
          <w:rFonts w:ascii="宋体" w:hAnsi="宋体" w:hint="eastAsia"/>
          <w:sz w:val="24"/>
        </w:rPr>
        <w:t>软件中进行《插入图片》教学时，设计了这样一个导入的过程：我首先利用广播让学生欣赏一些以前学生制作的图文并茂的作品，有精美的贺卡、诗配画。学生看后，便小声地讨论起来：“真漂亮！”“怎么才能做出这么好看的贺卡呢？”……他们的眼中流露出求知的欲望。我抓住时机告诉学生：“这些作品是在</w:t>
      </w:r>
      <w:r w:rsidRPr="002C0D9D">
        <w:rPr>
          <w:rFonts w:ascii="宋体" w:hAnsi="宋体"/>
          <w:sz w:val="24"/>
        </w:rPr>
        <w:t>Word</w:t>
      </w:r>
      <w:r w:rsidRPr="002C0D9D">
        <w:rPr>
          <w:rFonts w:ascii="宋体" w:hAnsi="宋体" w:hint="eastAsia"/>
          <w:sz w:val="24"/>
        </w:rPr>
        <w:t>中制作出来的。”并激励学生：“只要开动你们的大脑，发挥自由的想象，你们同样可以做到，而且还可以比他们做的更好。”学生个个都迫不及待地开始动手操作起来。这样导入，创设一个宽松的学习情景，真正调动了学生的激情，为下一步自主探究奠定了扎实的情感基础。</w:t>
      </w:r>
    </w:p>
    <w:p w:rsidR="00857062" w:rsidRPr="002C0D9D" w:rsidRDefault="00857062" w:rsidP="002F11F3">
      <w:pPr>
        <w:spacing w:line="360" w:lineRule="auto"/>
        <w:rPr>
          <w:rFonts w:ascii="宋体"/>
          <w:sz w:val="24"/>
        </w:rPr>
      </w:pPr>
      <w:r w:rsidRPr="002C0D9D">
        <w:rPr>
          <w:rFonts w:ascii="宋体" w:hAnsi="宋体" w:hint="eastAsia"/>
          <w:sz w:val="24"/>
        </w:rPr>
        <w:t xml:space="preserve">　</w:t>
      </w:r>
      <w:r w:rsidRPr="002C0D9D">
        <w:rPr>
          <w:rFonts w:ascii="宋体" w:hAnsi="宋体"/>
          <w:sz w:val="24"/>
        </w:rPr>
        <w:t>3</w:t>
      </w:r>
      <w:r w:rsidRPr="002C0D9D">
        <w:rPr>
          <w:rFonts w:ascii="宋体" w:hAnsi="宋体" w:hint="eastAsia"/>
          <w:sz w:val="24"/>
        </w:rPr>
        <w:t>、学科整合，促进学习。</w:t>
      </w:r>
    </w:p>
    <w:p w:rsidR="00857062" w:rsidRPr="002C0D9D" w:rsidRDefault="00857062" w:rsidP="002F11F3">
      <w:pPr>
        <w:spacing w:line="360" w:lineRule="auto"/>
        <w:rPr>
          <w:rFonts w:ascii="宋体"/>
          <w:sz w:val="24"/>
        </w:rPr>
      </w:pPr>
      <w:r w:rsidRPr="002C0D9D">
        <w:rPr>
          <w:rFonts w:ascii="宋体" w:hAnsi="宋体" w:hint="eastAsia"/>
          <w:sz w:val="24"/>
        </w:rPr>
        <w:t xml:space="preserve">　　信息技术可以改变学生的学习内容和方式，为学生提供更为丰富的学习资源。《中小学信息技术课程指导纲要》中说“要注意培养学生利用信息技术对其他课程进行学习和探究的能力。”因此，在信息技术的教学中，利用它与其他学科的整合，同样可以促进学生的学习。</w:t>
      </w:r>
    </w:p>
    <w:p w:rsidR="00857062" w:rsidRPr="002C0D9D" w:rsidRDefault="00857062" w:rsidP="002F11F3">
      <w:pPr>
        <w:spacing w:line="360" w:lineRule="auto"/>
        <w:rPr>
          <w:rFonts w:ascii="宋体"/>
          <w:sz w:val="24"/>
        </w:rPr>
      </w:pPr>
      <w:r w:rsidRPr="002C0D9D">
        <w:rPr>
          <w:rFonts w:ascii="宋体" w:hAnsi="宋体" w:hint="eastAsia"/>
          <w:sz w:val="24"/>
        </w:rPr>
        <w:t xml:space="preserve">　　如在《初识</w:t>
      </w:r>
      <w:r w:rsidRPr="002C0D9D">
        <w:rPr>
          <w:rFonts w:ascii="宋体" w:hAnsi="宋体"/>
          <w:sz w:val="24"/>
        </w:rPr>
        <w:t>PowerPoint</w:t>
      </w:r>
      <w:r w:rsidRPr="002C0D9D">
        <w:rPr>
          <w:rFonts w:ascii="宋体" w:hAnsi="宋体" w:hint="eastAsia"/>
          <w:sz w:val="24"/>
        </w:rPr>
        <w:t>》时，可以播放其他学科教师制作的</w:t>
      </w:r>
      <w:r w:rsidRPr="002C0D9D">
        <w:rPr>
          <w:rFonts w:ascii="宋体" w:hAnsi="宋体"/>
          <w:sz w:val="24"/>
        </w:rPr>
        <w:t>PowerPoint</w:t>
      </w:r>
      <w:r w:rsidRPr="002C0D9D">
        <w:rPr>
          <w:rFonts w:ascii="宋体" w:hAnsi="宋体" w:hint="eastAsia"/>
          <w:sz w:val="24"/>
        </w:rPr>
        <w:t>课件，让学生感到信息技术可以用在各个学科的教学上，从而产生要学好</w:t>
      </w:r>
      <w:r w:rsidRPr="002C0D9D">
        <w:rPr>
          <w:rFonts w:ascii="宋体" w:hAnsi="宋体"/>
          <w:sz w:val="24"/>
        </w:rPr>
        <w:t>PowerPoint</w:t>
      </w:r>
      <w:r w:rsidRPr="002C0D9D">
        <w:rPr>
          <w:rFonts w:ascii="宋体" w:hAnsi="宋体" w:hint="eastAsia"/>
          <w:sz w:val="24"/>
        </w:rPr>
        <w:t>的想法。再如在《信息的下载》伊始，我结合语文课中的《音乐之都维也纳》播放有关维也纳的文字、图片的</w:t>
      </w:r>
      <w:r w:rsidRPr="002C0D9D">
        <w:rPr>
          <w:rFonts w:ascii="宋体" w:hAnsi="宋体"/>
          <w:sz w:val="24"/>
        </w:rPr>
        <w:t>PowerPoint</w:t>
      </w:r>
      <w:r w:rsidRPr="002C0D9D">
        <w:rPr>
          <w:rFonts w:ascii="宋体" w:hAnsi="宋体" w:hint="eastAsia"/>
          <w:sz w:val="24"/>
        </w:rPr>
        <w:t>的幻灯片，再结合数学课中的《年月日》播放有关年月日知识的电子报刊，学生通过观看，了解了学习信息下载的重要性，激发学生想学的感情。与其他学科的整合，能够唤起学生原始的学习动机，不要教师进行过多的激励，学生都能自觉地进行学习。</w:t>
      </w:r>
    </w:p>
    <w:p w:rsidR="00857062" w:rsidRPr="002C0D9D" w:rsidRDefault="00857062" w:rsidP="002F11F3">
      <w:pPr>
        <w:spacing w:line="360" w:lineRule="auto"/>
        <w:rPr>
          <w:rFonts w:ascii="宋体"/>
          <w:sz w:val="24"/>
        </w:rPr>
      </w:pPr>
      <w:r w:rsidRPr="002C0D9D">
        <w:rPr>
          <w:rFonts w:ascii="宋体" w:hAnsi="宋体" w:hint="eastAsia"/>
          <w:sz w:val="24"/>
        </w:rPr>
        <w:t>如在教学</w:t>
      </w:r>
      <w:r w:rsidRPr="002C0D9D">
        <w:rPr>
          <w:rFonts w:ascii="宋体" w:hAnsi="宋体"/>
          <w:sz w:val="24"/>
        </w:rPr>
        <w:t>Word</w:t>
      </w:r>
      <w:r w:rsidRPr="002C0D9D">
        <w:rPr>
          <w:rFonts w:ascii="宋体" w:hAnsi="宋体" w:hint="eastAsia"/>
          <w:sz w:val="24"/>
        </w:rPr>
        <w:t>时，结合学生实际，让他们用计算机进行作文创作、修改等；教学画图软件时，让他们配合美术课，进行实际的绘画；在教学上网时，结合自然、语文、社会等学科，查找自己需要了解的知识；……这样，使学生在学习计算机过程中完成其他学习任务，让学生感到计算机知识的重要性和实用性，培养了学生学习信息技术的兴趣，增长了学生的知识面，也培养了学生的创新意识与创造能力，促使学生全面发展。</w:t>
      </w:r>
    </w:p>
    <w:p w:rsidR="00857062" w:rsidRPr="002C0D9D" w:rsidRDefault="00857062" w:rsidP="002F11F3">
      <w:pPr>
        <w:spacing w:line="360" w:lineRule="auto"/>
        <w:rPr>
          <w:rFonts w:ascii="宋体"/>
          <w:sz w:val="24"/>
        </w:rPr>
      </w:pPr>
      <w:r w:rsidRPr="002C0D9D">
        <w:rPr>
          <w:rFonts w:ascii="宋体" w:hAnsi="宋体" w:hint="eastAsia"/>
          <w:sz w:val="24"/>
        </w:rPr>
        <w:t xml:space="preserve">　　二、大胆放手，让学生自主探究，获得知识技能。</w:t>
      </w:r>
    </w:p>
    <w:p w:rsidR="00857062" w:rsidRPr="002C0D9D" w:rsidRDefault="00857062" w:rsidP="002F11F3">
      <w:pPr>
        <w:spacing w:line="360" w:lineRule="auto"/>
        <w:rPr>
          <w:rFonts w:ascii="宋体"/>
          <w:sz w:val="24"/>
        </w:rPr>
      </w:pPr>
      <w:r w:rsidRPr="002C0D9D">
        <w:rPr>
          <w:rFonts w:ascii="宋体" w:hAnsi="宋体" w:hint="eastAsia"/>
          <w:sz w:val="24"/>
        </w:rPr>
        <w:t xml:space="preserve">　　新的课程改革纲要中要求教师“改变课程实施过于接受学习、死记硬背、机械训练的现状，倡导学生主动参与、乐于探究、勤于动手，培养学生搜集和处理信息的能力、获取新知识的能力、分析和解决问题的能力以及交流与合作的能力。”</w:t>
      </w:r>
      <w:r w:rsidRPr="002C0D9D">
        <w:rPr>
          <w:rFonts w:ascii="宋体" w:hAnsi="宋体"/>
          <w:sz w:val="24"/>
        </w:rPr>
        <w:t xml:space="preserve"> </w:t>
      </w:r>
      <w:r w:rsidRPr="002C0D9D">
        <w:rPr>
          <w:rFonts w:ascii="宋体" w:hAnsi="宋体" w:hint="eastAsia"/>
          <w:sz w:val="24"/>
        </w:rPr>
        <w:t>这些理念对改革小学信息技术教学具有极强的指导意义。在书法中有飞白，那是意境；在绘画中有虚有实，给人以想象的余地，在教学中也应该留有让学生想象的空间，老师应大胆放手，让学生进行自主探究，解决实际中碰到的问题，充分发挥学生的主体性，自己主动获得知识技能，达到事半功倍的效果。而且信息技术的操作有许多都是相似的，明白了此既明白了彼。教师不必讲得太多，指导得太细。</w:t>
      </w:r>
    </w:p>
    <w:p w:rsidR="00857062" w:rsidRPr="002C0D9D" w:rsidRDefault="00857062" w:rsidP="002F11F3">
      <w:pPr>
        <w:spacing w:line="360" w:lineRule="auto"/>
        <w:rPr>
          <w:rFonts w:ascii="宋体"/>
          <w:sz w:val="24"/>
        </w:rPr>
      </w:pPr>
      <w:r w:rsidRPr="002C0D9D">
        <w:rPr>
          <w:rFonts w:ascii="宋体" w:hAnsi="宋体" w:hint="eastAsia"/>
          <w:sz w:val="24"/>
        </w:rPr>
        <w:t xml:space="preserve">　　比如在“画图”软件中，教师讲解了矩形的画法，那么其他椭圆和圆角矩形，就不必再讲解了，从教学效果来看，大部分学生能够掌握其它两种图形的画法。又比如说“复制、剪切、粘贴”，只要教过一次就可以了，各种软件中的做法都是差不多的。所以说，大胆放手，有利于充分发挥学生主体性，培养学生的创造性思维，提高课堂的教学效率。</w:t>
      </w:r>
      <w:r w:rsidRPr="002C0D9D">
        <w:rPr>
          <w:rFonts w:ascii="宋体" w:hAnsi="宋体"/>
          <w:sz w:val="24"/>
        </w:rPr>
        <w:t xml:space="preserve"> </w:t>
      </w:r>
    </w:p>
    <w:p w:rsidR="00857062" w:rsidRPr="002C0D9D" w:rsidRDefault="00857062" w:rsidP="002F11F3">
      <w:pPr>
        <w:spacing w:line="360" w:lineRule="auto"/>
        <w:rPr>
          <w:rFonts w:ascii="宋体"/>
          <w:sz w:val="24"/>
        </w:rPr>
      </w:pPr>
      <w:r w:rsidRPr="002C0D9D">
        <w:rPr>
          <w:rFonts w:ascii="宋体" w:hAnsi="宋体" w:hint="eastAsia"/>
          <w:sz w:val="24"/>
        </w:rPr>
        <w:t xml:space="preserve">　　三、鼓励创新，发展学生个性，培养信息素养。</w:t>
      </w:r>
    </w:p>
    <w:p w:rsidR="00857062" w:rsidRPr="002C0D9D" w:rsidRDefault="00857062" w:rsidP="002F11F3">
      <w:pPr>
        <w:spacing w:line="360" w:lineRule="auto"/>
        <w:rPr>
          <w:rFonts w:ascii="宋体"/>
          <w:sz w:val="24"/>
        </w:rPr>
      </w:pPr>
      <w:r w:rsidRPr="002C0D9D">
        <w:rPr>
          <w:rFonts w:ascii="宋体" w:hAnsi="宋体" w:hint="eastAsia"/>
          <w:sz w:val="24"/>
        </w:rPr>
        <w:t xml:space="preserve">　　创新是永恒的主题，“创新是一个民族进步的灵魂，是一个民族发展的不竭动力。”信息技术就是要鼓励学生创新，要做到与众不同，发展学生的爱好和兴趣，培养学生的个性。信息技术中留给学生创造的空间有许许多多，如“画图”中的自由创作、“</w:t>
      </w:r>
      <w:r w:rsidRPr="002C0D9D">
        <w:rPr>
          <w:rFonts w:ascii="宋体" w:hAnsi="宋体"/>
          <w:sz w:val="24"/>
        </w:rPr>
        <w:t>Word</w:t>
      </w:r>
      <w:r w:rsidRPr="002C0D9D">
        <w:rPr>
          <w:rFonts w:ascii="宋体" w:hAnsi="宋体" w:hint="eastAsia"/>
          <w:sz w:val="24"/>
        </w:rPr>
        <w:t>、</w:t>
      </w:r>
      <w:r w:rsidRPr="002C0D9D">
        <w:rPr>
          <w:rFonts w:ascii="宋体" w:hAnsi="宋体"/>
          <w:sz w:val="24"/>
        </w:rPr>
        <w:t>PowerPoint</w:t>
      </w:r>
      <w:r w:rsidRPr="002C0D9D">
        <w:rPr>
          <w:rFonts w:ascii="宋体" w:hAnsi="宋体" w:hint="eastAsia"/>
          <w:sz w:val="24"/>
        </w:rPr>
        <w:t>”中的电子作品创作……这些都是学生进行创新的范围。在教学中教师要切记千万别要求统一，在评价时也要灵活多样，注重能力方面的评价。</w:t>
      </w:r>
    </w:p>
    <w:p w:rsidR="00857062" w:rsidRPr="002C0D9D" w:rsidRDefault="00857062" w:rsidP="002F11F3">
      <w:pPr>
        <w:spacing w:line="360" w:lineRule="auto"/>
        <w:rPr>
          <w:rFonts w:ascii="宋体"/>
          <w:sz w:val="24"/>
        </w:rPr>
      </w:pPr>
      <w:r w:rsidRPr="002C0D9D">
        <w:rPr>
          <w:rFonts w:ascii="宋体" w:hAnsi="宋体" w:hint="eastAsia"/>
          <w:sz w:val="24"/>
        </w:rPr>
        <w:t xml:space="preserve">　　在信息技术的教学中除了进行知识技能方面的教育，一定还要进行思想方面的教育，培养学生良好的信息素养。尤其在英特网发展迅速的今天，更加要注意进行计算机使用的道德规范教育。要教育学生计算机是学习对象，也是学习工具，不能仅仅把它当作一种高档的游戏机。在教《规范使用计算机》时，教育学生要养成使用计算机的良好习惯，应负责任地规范使用计算机；教育学生要使用正版软件，从小树立保护知识产权的意识；教育学生要防止计算机病毒的传播，不能仰慕电脑“黑客”。在教《遨游英特网》时，学生面对浩瀚如烟、良莠不齐的互联网，教育学生要遵守《全国青少年网络文明公约》，不浏览不良信息，不进网吧，不沉溺于虚拟空间。　　</w:t>
      </w:r>
    </w:p>
    <w:p w:rsidR="00857062" w:rsidRDefault="00857062" w:rsidP="002F11F3">
      <w:pPr>
        <w:spacing w:line="360" w:lineRule="auto"/>
        <w:rPr>
          <w:rFonts w:ascii="宋体"/>
          <w:sz w:val="24"/>
        </w:rPr>
      </w:pPr>
      <w:r w:rsidRPr="002C0D9D">
        <w:rPr>
          <w:rFonts w:ascii="宋体" w:hAnsi="宋体" w:hint="eastAsia"/>
          <w:sz w:val="24"/>
        </w:rPr>
        <w:t>面对信息技术的快速发展，我们信息技术教师应该多学习、多钻研，这样才能在教学中更加得心应手，信息技术的教学一定会变得举足轻重。</w:t>
      </w:r>
    </w:p>
    <w:p w:rsidR="00857062" w:rsidRDefault="00857062" w:rsidP="002F11F3">
      <w:pPr>
        <w:spacing w:line="360" w:lineRule="auto"/>
        <w:rPr>
          <w:rFonts w:ascii="宋体"/>
          <w:sz w:val="24"/>
        </w:rPr>
      </w:pPr>
    </w:p>
    <w:p w:rsidR="00857062" w:rsidRPr="002C0D9D" w:rsidRDefault="00857062" w:rsidP="002F11F3">
      <w:pPr>
        <w:spacing w:line="360" w:lineRule="auto"/>
        <w:jc w:val="right"/>
        <w:rPr>
          <w:rFonts w:ascii="宋体"/>
          <w:sz w:val="24"/>
        </w:rPr>
      </w:pPr>
      <w:r>
        <w:rPr>
          <w:rFonts w:ascii="宋体" w:hAnsi="宋体"/>
          <w:sz w:val="24"/>
        </w:rPr>
        <w:t>2018-12-25</w:t>
      </w:r>
    </w:p>
    <w:p w:rsidR="00857062" w:rsidRDefault="00857062"/>
    <w:sectPr w:rsidR="00857062" w:rsidSect="00466E2D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062" w:rsidRDefault="00857062" w:rsidP="002F11F3">
      <w:r>
        <w:separator/>
      </w:r>
    </w:p>
  </w:endnote>
  <w:endnote w:type="continuationSeparator" w:id="0">
    <w:p w:rsidR="00857062" w:rsidRDefault="00857062" w:rsidP="002F1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062" w:rsidRDefault="00857062" w:rsidP="002F11F3">
      <w:r>
        <w:separator/>
      </w:r>
    </w:p>
  </w:footnote>
  <w:footnote w:type="continuationSeparator" w:id="0">
    <w:p w:rsidR="00857062" w:rsidRDefault="00857062" w:rsidP="002F11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7A1F"/>
    <w:rsid w:val="00095A08"/>
    <w:rsid w:val="001705C3"/>
    <w:rsid w:val="002C0D9D"/>
    <w:rsid w:val="002F11F3"/>
    <w:rsid w:val="003C555A"/>
    <w:rsid w:val="00466E2D"/>
    <w:rsid w:val="00857062"/>
    <w:rsid w:val="00A81AC6"/>
    <w:rsid w:val="00B46537"/>
    <w:rsid w:val="00BE6DE1"/>
    <w:rsid w:val="00D010CF"/>
    <w:rsid w:val="00EA052B"/>
    <w:rsid w:val="00EB38C3"/>
    <w:rsid w:val="00F97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1F3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F11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F11F3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2F11F3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F11F3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3</Pages>
  <Words>425</Words>
  <Characters>2428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微软用户</cp:lastModifiedBy>
  <cp:revision>4</cp:revision>
  <dcterms:created xsi:type="dcterms:W3CDTF">2018-12-28T03:58:00Z</dcterms:created>
  <dcterms:modified xsi:type="dcterms:W3CDTF">2019-01-08T01:47:00Z</dcterms:modified>
</cp:coreProperties>
</file>