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4498" w:firstLineChars="1400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咕咚教学设计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通过熟字猜字法认识“咕、咚、拦、熟、领、逃、吓”等形声字，用随文识字的方式理解“掉”“熟”“拔腿就跑”的意思，用图画识字法认识“象”“鹿”等字。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多种形式练读描写小兔、小猴、和大伙儿语言的句子，体会惊慌、着急、害怕的心情。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通过“家”和“象”的对比区分字形，正确、漂亮书写汉字。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通过故事的学习，懂得“耳听为虚，眼见为实”的道理。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教学重难点：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1、通过熟字猜字法认识“咕、咚、拦、熟、领、逃、吓”等形声字，用随文识字的方式理解“掉”“熟”“拔腿就跑”的意思，用图画识字法认识“象”“鹿”等字。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  <w:lang w:val="en-US" w:eastAsia="zh-CN"/>
        </w:rPr>
        <w:t>2、多种形式练读描写小兔、小猴、和大伙儿语言的句子，体会惊慌、着急、害怕的心情。</w:t>
      </w:r>
    </w:p>
    <w:p>
      <w:pPr>
        <w:numPr>
          <w:ilvl w:val="0"/>
          <w:numId w:val="2"/>
        </w:numPr>
        <w:snapToGrid w:val="0"/>
        <w:spacing w:line="360" w:lineRule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游戏热身，课题导入。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1、孩子们，上课之前，我们来玩个游戏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好吗？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游戏的名字叫“听声音猜动物”。（呱呱、哇哇、汪汪、喵喵……）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2、小朋友们真厉害！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你们能把这些小动物和他发出的声音连在一起吗？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你是怎么认识这些表示声音的词的呢？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对，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我们可以根据这些字里面的熟字猜测它们的读音。像这样的字我们叫它形声字，它里面的熟字可以表示这个字的读音，部首可以表示这个字的意思。咱们可以利用这种方法来识字。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4.今天我还带来一个特别的声音，听，这是什么声？（咕咚）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“咕咚”这两个字怎么写呢？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请小朋友伸出右手，和老师一起来写写。你能读读吗？（个别读，齐读）有什么发现呢？咕咚两个字也是形声字。</w:t>
      </w:r>
    </w:p>
    <w:p>
      <w:pPr>
        <w:pStyle w:val="8"/>
        <w:numPr>
          <w:numId w:val="0"/>
        </w:numPr>
        <w:snapToGrid w:val="0"/>
        <w:spacing w:line="360" w:lineRule="auto"/>
        <w:ind w:leftChars="0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这么奇怪的声音到底是什么东西发出来的呢？听老师读一读。（出示第一自然段）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二、整体感知，随文识字。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（一）第一自然段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1.哪位小朋友能告诉我，“咕咚”是什么东西发出来的呢？我们一起来读一读。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我们来看看这个“掉”字，木瓜从树上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下来，还可以说木瓜从树上（）下来呢？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2.咦！这个木瓜好好的长在树上，怎么就掉下来了呢？我们再来读一遍第一自然段。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哦！原来是木瓜熟了。“木瓜熟了”说明木瓜已经长到可以……（吃了）？这段时间，还有哪些水果熟了呢？（出示一组水果图片）瓜果长成了，可以吃了，我们就说瓜果成熟了；（出示一组饭菜图片）米饭、蔬菜、肉食煮到可以吃了，我们就说饭菜煮熟了；（出示一组朋友招呼、牵手图片）你瞧，他们经常见面，彼此已经比较了解了，我们可以说他们之间很熟悉，是熟人了，慢慢的啊，可能就成朋友了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人熟悉了，慢慢就成朋友了。瓜果熟了，就会慢慢从树上、藤上掉下来。这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是很正常的自然现象，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可是木瓜从树上掉下来的“咕咚”一声，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却在森林王国里引发了一个有趣的故事，现在我们一起去看看吧！请孩子们翻开书106页，自己读一读故事，借助书上插图、熟字猜读生字，做到读准字音，读通句子。读完了跟同桌说说，你根据书上的插图猜读了哪些字？根据熟字猜读了哪些字？待会儿老师要看看哪些孩子最能干。</w:t>
      </w:r>
    </w:p>
    <w:p>
      <w:pPr>
        <w:numPr>
          <w:ilvl w:val="0"/>
          <w:numId w:val="3"/>
        </w:num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生字检测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孩子们学得怎么样？现在老师要考考你了！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谁来读读这些词？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你是怎么猜出这些字的读音的呢？（利用刚才我们猜字的方法，这些字的一部分可表示它的读音。）真能干！咱们再读读吧！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你能叫出这些小动物的名字吗？你是怎么认识这些字的呢？（根据插图上我们认识的这些动物，可以猜读出它们的名字。——嗯，借助课文中的图画，我们可以猜读识字呢！）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去掉图画，你还能叫出这些小动物的名字吗？一起叫叫吧！（生再读）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你能把这些小动物按照它们在故事中出现的顺序排排队吗？（不会的可以赶紧看看书的哟！）</w:t>
      </w:r>
    </w:p>
    <w:p>
      <w:pPr>
        <w:numPr>
          <w:ilvl w:val="0"/>
          <w:numId w:val="3"/>
        </w:num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第二自然段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课文中这个有趣的故事就从那一声“咕咚”开始！最先听见这“咕咚”的是——兔子。出示第二自然段，生读。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兔子听见这“咕咚”一声，它的反应是什么？——吓了一跳，拔腿就跑。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 xml:space="preserve">它跑的动作怎样？（跑得很快——生读；它想都没想，马上就跑——生读。） 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兔子被突然的一声“咕咚”吓坏了，压根儿没想，拔腿就跑——齐读。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兔子的第一反应是——跑！拔腿就跑！他还一边跑一边——叫（出示句子）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小兔子是在边跑边叫哦，该怎么读呢？生齐读。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（四）第三四自然段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1.小猴子一听，它的反应是什么呢？别的小动物呢？出示第三四段，男女生分别读一段。谁能用两个词来说说它们是怎么做的？——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2.小组练读——小读最想读哪段，就练读哪段。</w:t>
      </w:r>
    </w:p>
    <w:p>
      <w:pPr>
        <w:snapToGrid w:val="0"/>
        <w:spacing w:line="360" w:lineRule="auto"/>
        <w:ind w:firstLine="420" w:firstLineChars="150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谁来读读小猴子。生评价。（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运用前面的评价标准，适当结合对这句的理解——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 xml:space="preserve">   谁来读读大伙是什么叫的？（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运用前面的评价标准——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3.出示兔子、小猴子、大伙叫的三句话（保留前面的提示语）。</w:t>
      </w:r>
    </w:p>
    <w:p>
      <w:pPr>
        <w:snapToGrid w:val="0"/>
        <w:spacing w:line="360" w:lineRule="auto"/>
        <w:ind w:firstLine="280" w:firstLineChars="100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instrText xml:space="preserve">eq \o\ac(○,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position w:val="3"/>
          <w:sz w:val="19"/>
          <w:szCs w:val="36"/>
          <w14:textFill>
            <w14:solidFill>
              <w14:schemeClr w14:val="tx1"/>
            </w14:solidFill>
          </w14:textFill>
        </w:rPr>
        <w:instrText xml:space="preserve">1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读读这三句话，你发现了有什么一样的地方？</w:t>
      </w:r>
    </w:p>
    <w:p>
      <w:pPr>
        <w:snapToGrid w:val="0"/>
        <w:spacing w:line="360" w:lineRule="auto"/>
        <w:ind w:firstLine="560" w:firstLineChars="200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都用了感叹号，都有表示感叹的词“啦、哇、啊”，都是在叫。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instrText xml:space="preserve">eq \o\ac(○,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position w:val="3"/>
          <w:sz w:val="19"/>
          <w:szCs w:val="36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都是在“叫”，这三句话叫的有什么不同呢？</w:t>
      </w:r>
    </w:p>
    <w:p>
      <w:pPr>
        <w:snapToGrid w:val="0"/>
        <w:spacing w:line="360" w:lineRule="auto"/>
        <w:ind w:firstLine="555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叫——大叫——大伙叫</w:t>
      </w:r>
    </w:p>
    <w:p>
      <w:pPr>
        <w:snapToGrid w:val="0"/>
        <w:spacing w:line="360" w:lineRule="auto"/>
        <w:ind w:firstLine="555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可怕极了！——快跑哇！——快逃命啊！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你体会什么？（声音越来越大，心里越来越怕……）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兔子只是说咕咚可怕极了，小猴以为咕咚来追他们来了，而其他动物却以为咕咚来吃他们，叫着逃命了……他们把咕咚传的越来越可怕。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分角色读。老师读旁白。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“大伙”都有哪些小动物呢？它们各自是怎么跑，怎么叫的呢？出示句式：</w:t>
      </w:r>
    </w:p>
    <w:p>
      <w:pPr>
        <w:snapToGrid w:val="0"/>
        <w:spacing w:line="360" w:lineRule="auto"/>
        <w:ind w:firstLine="555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狐狸一听，就跟着跑起来。他一边跑，一边大叫：“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”</w:t>
      </w:r>
    </w:p>
    <w:p>
      <w:pPr>
        <w:snapToGrid w:val="0"/>
        <w:spacing w:line="360" w:lineRule="auto"/>
        <w:ind w:firstLine="555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山羊一听，就跟着跑起来，他（             ）：“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”</w:t>
      </w:r>
    </w:p>
    <w:p>
      <w:pPr>
        <w:snapToGrid w:val="0"/>
        <w:spacing w:line="360" w:lineRule="auto"/>
        <w:ind w:firstLine="555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小鹿一听，就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，他（             ）：“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”</w:t>
      </w:r>
    </w:p>
    <w:p>
      <w:pPr>
        <w:snapToGrid w:val="0"/>
        <w:spacing w:line="360" w:lineRule="auto"/>
        <w:ind w:firstLine="555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分别抽生完成。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狐狸哇，山羊哇，小鹿哇……每个小动物都跟着跑，都边跑边叫，大伙慌成一片，乱成一团，这一下——可热闹了。（出示句子生读。）  ——连大象也跟着跑起来了。</w:t>
      </w:r>
    </w:p>
    <w:p>
      <w:pPr>
        <w:pStyle w:val="8"/>
        <w:numPr>
          <w:ilvl w:val="0"/>
          <w:numId w:val="4"/>
        </w:numPr>
        <w:snapToGrid w:val="0"/>
        <w:spacing w:line="360" w:lineRule="auto"/>
        <w:ind w:firstLineChars="0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第五自然段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1.只有谁跟大家的表现不一样？（野牛）他把大家——认读:拦住。你能动作读吗？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2.野牛拦住大伙儿干什么呢？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3.野牛都问了谁呢？那现在老师来当野牛，采访一下这群害怕的小动物。师（戴上头饰）：大象，咕咚在哪里，你看见了？狐狸、山羊、小鹿，咕咚在哪里，你们看见了？小猴子，咕咚在哪里，你看见了？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你们都没看见，那你们为什么跑啊？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小兔小兔，咕咚在哪儿啊？你看见了吗？——没看见，是我听见的，“咕咚”就在那边的湖里。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那你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领着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我们去看看吧！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（七）第六、七自然段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1.兔子领着大家来到湖边……（读的时候强调“领着”）老师觉得课文的这幅插图不清晰，所以我自己画了一幅。你们对比着看看，是不是比课文里的好多了啊？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哦，原来“领着”是要在前面带着啊！谢谢你，我回去好好改改。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引读：兔子领着大家——来到湖边。正好——又有一个木瓜从高高的树上掉进湖里，咕咚！大伙你——看看我，我看看你，都——笑了。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他们在笑什么呢？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他们在笑的时候可能会想什么呢？兔子会想什么呢？不猴子会想些什么呢？……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哦，我明白了——耳听为虚，眼见为实，不要听别人说什么就是什么，要看清楚事情的真相才行啊，不然就会闹笑话了。现在老师就要来考考你们的眼力哦。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三、教学书写“家象”二字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1．同时出示“家、象”的甲骨文。猜猜这两个分别是什么字？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2.（指“家”的甲骨文）你瞧，这是房子，房子里有一头大腹便便的猪呢！古代的人认为，房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子里面养了猪就表示这是一个安定的住所，所以就是家。（出示演变过程）后来，这个字慢慢演变，以前的房子变成了今天的宝盖头，房子里的大肥猪，变成了“豕”读sh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ǐ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，表示又大又肥的猪。咱们先来写一下“豕”这头大肥猪吧！带着学生书空。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3.（指“象”的甲骨文），这是大象长长的鼻子，这是它肥肥的身体，这是它的四肢，这是它身后那条灵活的尾巴呢！（出示演变过程）随着汉字的演变，大象长长的鼻子变成了斜刀头，中间的口表示嘴巴，长长的牙齿就从嘴巴里长出来，下面像“豕”字的这部分代表大象像猪一样的胖胖的身体，右边一短撇，一捺，像是大象的尾巴了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4.我们一起来写一写吧！师范写，生练写。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展示评价，改写。</w:t>
      </w:r>
    </w:p>
    <w:p>
      <w:pPr>
        <w:snapToGrid w:val="0"/>
        <w:spacing w:line="360" w:lineRule="auto"/>
        <w:ind w:firstLine="141" w:firstLineChars="50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四、总结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1．孩子们今天表现的真棒，老师有一首儿歌送给你们，谁来读一读？</w:t>
      </w:r>
    </w:p>
    <w:p>
      <w:pPr>
        <w:snapToGrid w:val="0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2．我们打着节拍来读一读。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86031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7D08F7"/>
    <w:multiLevelType w:val="singleLevel"/>
    <w:tmpl w:val="817D08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0EC52E"/>
    <w:multiLevelType w:val="singleLevel"/>
    <w:tmpl w:val="E70EC52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FEAD3C98"/>
    <w:multiLevelType w:val="singleLevel"/>
    <w:tmpl w:val="FEAD3C9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0CB0888"/>
    <w:multiLevelType w:val="multilevel"/>
    <w:tmpl w:val="00CB0888"/>
    <w:lvl w:ilvl="0" w:tentative="0">
      <w:start w:val="6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7C38B8"/>
    <w:rsid w:val="000203C4"/>
    <w:rsid w:val="00042905"/>
    <w:rsid w:val="000C2CDF"/>
    <w:rsid w:val="000D08B5"/>
    <w:rsid w:val="001C6641"/>
    <w:rsid w:val="001D0B56"/>
    <w:rsid w:val="0035405E"/>
    <w:rsid w:val="003D14FC"/>
    <w:rsid w:val="003D3799"/>
    <w:rsid w:val="003F1ACB"/>
    <w:rsid w:val="003F792B"/>
    <w:rsid w:val="004028E0"/>
    <w:rsid w:val="00467C7E"/>
    <w:rsid w:val="004D6906"/>
    <w:rsid w:val="005272DE"/>
    <w:rsid w:val="00562AEA"/>
    <w:rsid w:val="005B298B"/>
    <w:rsid w:val="005C26AD"/>
    <w:rsid w:val="005E134F"/>
    <w:rsid w:val="005E46B5"/>
    <w:rsid w:val="0070559E"/>
    <w:rsid w:val="007A02BC"/>
    <w:rsid w:val="008764E7"/>
    <w:rsid w:val="008D4074"/>
    <w:rsid w:val="0097640C"/>
    <w:rsid w:val="009849A0"/>
    <w:rsid w:val="0099771A"/>
    <w:rsid w:val="00AE63EC"/>
    <w:rsid w:val="00C62A23"/>
    <w:rsid w:val="00D205BE"/>
    <w:rsid w:val="00E431E7"/>
    <w:rsid w:val="00E47B2B"/>
    <w:rsid w:val="00EB0D46"/>
    <w:rsid w:val="00F83516"/>
    <w:rsid w:val="00F93852"/>
    <w:rsid w:val="04631776"/>
    <w:rsid w:val="08710306"/>
    <w:rsid w:val="0A2D1FFF"/>
    <w:rsid w:val="0B8F2648"/>
    <w:rsid w:val="100E0876"/>
    <w:rsid w:val="158B0502"/>
    <w:rsid w:val="18CE4CFF"/>
    <w:rsid w:val="1AE86F8A"/>
    <w:rsid w:val="1C2433D2"/>
    <w:rsid w:val="1D252080"/>
    <w:rsid w:val="2A800325"/>
    <w:rsid w:val="2B825A28"/>
    <w:rsid w:val="2BFF2F55"/>
    <w:rsid w:val="2C4D681B"/>
    <w:rsid w:val="2C5D2803"/>
    <w:rsid w:val="2D082D90"/>
    <w:rsid w:val="2DA774D3"/>
    <w:rsid w:val="2E0B17FC"/>
    <w:rsid w:val="2F3041C2"/>
    <w:rsid w:val="329F4D34"/>
    <w:rsid w:val="3BBB6D34"/>
    <w:rsid w:val="3EBA5A2A"/>
    <w:rsid w:val="4043179F"/>
    <w:rsid w:val="41876A02"/>
    <w:rsid w:val="457C38B8"/>
    <w:rsid w:val="483C0D5E"/>
    <w:rsid w:val="48587A8A"/>
    <w:rsid w:val="4D100D7A"/>
    <w:rsid w:val="4D4A4BCD"/>
    <w:rsid w:val="50675EC9"/>
    <w:rsid w:val="532B6560"/>
    <w:rsid w:val="54C42C75"/>
    <w:rsid w:val="567A65EB"/>
    <w:rsid w:val="592F3F71"/>
    <w:rsid w:val="59CE6A1B"/>
    <w:rsid w:val="5D0204E9"/>
    <w:rsid w:val="60240458"/>
    <w:rsid w:val="62EF5BF2"/>
    <w:rsid w:val="64104DE0"/>
    <w:rsid w:val="67C93B90"/>
    <w:rsid w:val="6D535020"/>
    <w:rsid w:val="70AC58ED"/>
    <w:rsid w:val="72BF75F3"/>
    <w:rsid w:val="76145D1B"/>
    <w:rsid w:val="797C5AD7"/>
    <w:rsid w:val="79BB7513"/>
    <w:rsid w:val="7C8B25B0"/>
    <w:rsid w:val="7D553B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5</Pages>
  <Words>527</Words>
  <Characters>3008</Characters>
  <Lines>25</Lines>
  <Paragraphs>7</Paragraphs>
  <TotalTime>0</TotalTime>
  <ScaleCrop>false</ScaleCrop>
  <LinksUpToDate>false</LinksUpToDate>
  <CharactersWithSpaces>3528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2018-04-01T01:59:00Z</dcterms:created>
  <dc:creator>清澗</dc:creator>
  <cp:lastModifiedBy>Dell</cp:lastModifiedBy>
  <dcterms:modified xsi:type="dcterms:W3CDTF">2018-04-20T04:03:27Z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