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23 海底世界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教学目标：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　　　能力目标：正确、流利、有感情地朗读课文。了解课文是从哪几个方面描写海底世界的，感受“窃窃私语”“免费的长途旅行”在表情达意方面的效果。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　　　知识目标：会写本课12个生字，两条横内的8个字只识不写。明确“波涛澎湃”的读音，会用“窃窃私语”“景色奇异”造句。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　　　情感目标：通过朗读品味语言文字，了解海底的景色奇异、物产丰富，激发学生热爱自然、探索海底世界的兴趣。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教学重点：</w:t>
      </w:r>
      <w:r>
        <w:rPr>
          <w:rFonts w:hint="eastAsia" w:ascii="宋体" w:hAnsi="宋体"/>
          <w:color w:val="000000"/>
          <w:sz w:val="28"/>
          <w:szCs w:val="28"/>
        </w:rPr>
        <w:t>通过朗读品位语言文字，了解课文从哪几个方面描写海底世界的。感受海底景色奇异、物产丰富的特点，激发学生热爱自然、探索海底世界的兴趣。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教学难点：</w:t>
      </w:r>
      <w:r>
        <w:rPr>
          <w:rFonts w:hint="eastAsia" w:ascii="宋体" w:hAnsi="宋体"/>
          <w:color w:val="000000"/>
          <w:sz w:val="28"/>
          <w:szCs w:val="28"/>
        </w:rPr>
        <w:t>体会关键句子的表达效果。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准备：教师制作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课件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教学时数：两课时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教学课程：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一、谈话导入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　　1.同学们，你们见过大海吗？（见过）你能向大家介绍一下你所看到的大海吗？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　　2.你们看，这就是大海! 时而波涛汹涌，时而平静如镜，时而波光粼粼，时而惊涛拍岸。那大海深处又是怎样的呢？今天就让我们一起来感受这神奇的海底世界吧！（板书：海底世界）提醒“底”字下面有个点。请大家齐读题。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【设计意图：学生从较为熟悉的海面出发，顺势激发学生对海底的好奇，让学生带着好奇心，带着探究的欲望去学文。】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3.（放录像）欣赏海底世界。看完录像，你们想说些什么？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二、初读感知。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　　1.用自己喜欢的方式读一读课文，注意读准字音,标出自然段。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　　2.（出示课件）这些字你们会认吗？谁来试一试？现在让我们一起借助拼音读一读.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波涛澎湃   窃窃私语   多种多样   景色奇异   物产丰富   海藻   嗡嗡   啾啾 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宁静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闪烁 肌肉 峡谷 细胞 蕴藏   储藏 打鼾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bCs/>
          <w:color w:val="000000"/>
          <w:sz w:val="28"/>
          <w:szCs w:val="28"/>
        </w:rPr>
        <w:t>【设计意图：检查预习情况，指导字音学习，为学习文章扫清文字障碍。】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 3.默读课文，找一找，想一想哪句话回答了第一自然段的问题？（板书：景色奇异、物产丰富）提醒“异”的书写。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三、略知大义。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同学们，海底对我们来说，一直是非常神秘的世界，大家想不想化身为潜水员，到海洋深处去看一看啊？请大家自由读课文，说一说，课文围绕海底景色奇异，物产丰富的特点，讲了那几个方面的内容？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根据学生回答进行概括，第一段：黑中有光；第二段：静中有声；第三段：动物的活动方法多；第四段：植物差异大；第五段：矿产资源丰富。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【设计意图：帮助学生借助每段的中心句梳理文章脉络，了解文章是从哪及各方面描写海底世界的。这也符合本科教学目标要求。】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四、总结：大家要学会利用每个自然段中的中心句来梳理文章脉络。下节课，我们一起细细品读文章，感受海底世界的奇妙。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一、复习旧知，导入新知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文章从哪几个方面介绍海底世界的？海底世界这么丰富，你想去看看，去听听吗？那么就请同学们再一次朗读课文，把你感兴趣的地方画下来，多读几遍，全班交流。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二、顺学而教，感受语言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1.黑中有光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（1）“海面上波涛澎湃的时候，海底依然很宁静。”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课堂讨论：“依然”是什么意思？（仍然）原来海底并不像海面那样波涛澎湃，也不像海面那样光线十足，越往下越黑。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</w:t>
      </w:r>
      <w:bookmarkStart w:id="0" w:name="_GoBack"/>
      <w:r>
        <w:rPr>
          <w:rFonts w:hint="eastAsia" w:ascii="宋体" w:hAnsi="宋体"/>
          <w:color w:val="000000"/>
          <w:sz w:val="28"/>
          <w:szCs w:val="28"/>
        </w:rPr>
        <w:t>海底有光吗？你来读读相关句子。同学们，看，这就是深海里的光点，多么像布满星星的夜空啊。出示发光器官的鱼。播放发光水</w:t>
      </w:r>
      <w:bookmarkEnd w:id="0"/>
      <w:r>
        <w:rPr>
          <w:rFonts w:hint="eastAsia" w:ascii="宋体" w:hAnsi="宋体"/>
          <w:color w:val="000000"/>
          <w:sz w:val="28"/>
          <w:szCs w:val="28"/>
        </w:rPr>
        <w:t>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师总结：同学们，深深的海底，宁静，黑暗，却有着点点星光，这多么神秘，多么奇异啊！让我们不由的发出赞叹，海底真是个景色奇异的世界啊！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2.静中有声。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“海底是否没有一点儿声音呢？不是的。海底的动物常常在窃窃私语。你用水中听音器一听,就能听到各种声音：有的像蜜蜂一样嗡嗡，有的像小鸟一样啾啾，有的像小狗一样汪汪，有的还好像在打鼾。”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（1）海底有什么声音？三个同学读。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（2）师顺势引导：“谁能够对他们的朗读提出建议和批评？”感受“窃窃私语”。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预设：应该轻声读，因为他们在窃窃私语。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①什么是“窃窃私语”？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（“窃窃”形容声音细小。“窃窃私语”指背着人轻轻地交谈。本课是比喻海底动物发出轻微的声音。）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②让学生用动作演示“窃窃私语”。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③句子对比：海底的动物常常发出轻微的声音。海底的动物常常在窃窃私语。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（作者用这个词语赋予动物以人的行为，好像他们在说悄悄话，使它们更加可爱、动人。）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④是啊，小动物在“窃窃私语”呢？我想再读这句话，你会读的更好。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（3）海底的动物只有这几种声音吗？省略号在这里表示什么？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除了这几种声音，还会有什么声音？你能继续说一说吗？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师总结：同学们，深深的海底一片安静，而当我们带上水中听音器，却能感受到各种格样的声音，这多么奇妙啊，不得不说，海底真是个景色奇异的世界。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3.动物活动方法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（1）思考这段写了什么？围绕哪句话写的？中心句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（2）这段话围绕中心句写了哪几种动物的活动方法？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（3）他们的活动方法是什么样子的？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小海参：慢，哪里看出来的？只能，4米，太慢了，真替她着急，你再来读读。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梭子鱼：快，几十公里，比火车还快，你来读读，把他速度快的特点表达出来。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章鱼与乌贼：利用反推力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贝类：“还有些贝类自己不动，却能巴在轮船地下做免费的长途旅行。”抓住这句话，谈谈自己的体会。一个“巴”字，让我们仿佛看到这些贝类紧紧地抓住船底，生怕自己被落下，多么可爱啊！“ 免费”字，形象生动写出了贝类的运动状态，感受贝类的聪明，怡然自得。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（4）你还知道海底那些动物的活动方法吗？出示龙虾，吸盘鱼的图片。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0" w:firstLineChars="2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师总结：说的真好，海底的动物种类上万种，他们的活动方式也是千姿百态，置身其中，我们不由得发出赞叹， 海底真是个景色奇异，物产丰富的世界。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4.植物差异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请学生说一说海底的植物有哪些差异。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从颜色；大小两个方面进行比较。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师总结：多种多样的植物，把海底点缀成了一个景色奇异，物产丰富的世界。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5.矿产资源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出示段落。有哪些资源。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0" w:firstLineChars="2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师总结：现在海上建立了很多石油钻井平台，而人类开采的资源却是海洋矿产中及其微小的一部分，我们不得不说，海底真是个物产丰富的世界。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【设计意图：顺学而教，体会语言文字中感受海底世界景色奇异，物产丰富。】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三、图片欣赏，感受奇异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海底世界，物产丰富，景色奇异，现在我们一起来欣赏一组海底图片吧。（出示图片）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四、美读小诗，拓展提升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学了这篇课文，想不想去去海底世界看看？虽然我们现在去不了，但是我们可以把自己的愿望化作一首小诗，我们一起来读读吧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我多想去看看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看看海底闪亮的星星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如同童话一般，感受它的神奇、静谧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我多想去听听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偷听他们的窃窃私语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嗡嗡，啾啾，汪汪，呼呼。。。。。。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听他们讲自己的故事，感受他们的悲喜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我多想去亲亲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亲亲海底的小海参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和他们一起慵懒的蠕动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我多想去摸摸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摸摸那长长的海藻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从根摸到头，和它一起随海水轻摇自己柔软的腰肢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我多想去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啊，美丽的海底世界，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我爱你的奇异，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爱你的富饶！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师总结:是啊，“海底世界真是一个景色奇特，物产丰富的世界！”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【设计意图:小诗的设计，帮助学生梳理课文内容，让学生续写诗歌，说一说，你想去做什么,为学生抒发自己的感情提供了一个平台，也培养学生语言运用的能力。】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五、课外延伸，推荐书目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　介绍推荐《海底两万里》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海底世界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景色奇异            静中有声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物产丰富            动物活动方式多样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 植物差异大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   矿产资源丰富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85863"/>
    <w:rsid w:val="163071A7"/>
    <w:rsid w:val="1CA85863"/>
    <w:rsid w:val="1D6B4526"/>
    <w:rsid w:val="6D535020"/>
    <w:rsid w:val="7476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2018-12-13T15:04:00Z</dcterms:created>
  <dc:creator>lenovo</dc:creator>
  <cp:lastModifiedBy>枫</cp:lastModifiedBy>
  <dcterms:modified xsi:type="dcterms:W3CDTF">2020-05-04T02:04:46Z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