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EB9" w:rsidRPr="00F16BD8" w:rsidRDefault="00E17EB9" w:rsidP="00F16BD8">
      <w:pPr>
        <w:jc w:val="center"/>
        <w:rPr>
          <w:rFonts w:ascii="仿宋" w:eastAsia="仿宋" w:hAnsi="仿宋"/>
          <w:b/>
          <w:sz w:val="44"/>
          <w:szCs w:val="36"/>
        </w:rPr>
      </w:pPr>
      <w:r>
        <w:rPr>
          <w:rFonts w:ascii="仿宋" w:eastAsia="仿宋" w:hAnsi="仿宋"/>
          <w:b/>
          <w:sz w:val="44"/>
          <w:szCs w:val="36"/>
        </w:rPr>
        <w:t xml:space="preserve"> </w:t>
      </w:r>
      <w:r w:rsidRPr="00F16BD8">
        <w:rPr>
          <w:rFonts w:ascii="仿宋" w:eastAsia="仿宋" w:hAnsi="仿宋" w:hint="eastAsia"/>
          <w:b/>
          <w:sz w:val="44"/>
          <w:szCs w:val="36"/>
        </w:rPr>
        <w:t>成都数字学校激活及使用流程</w:t>
      </w:r>
      <w:r w:rsidRPr="00F16BD8">
        <w:rPr>
          <w:rFonts w:ascii="仿宋" w:eastAsia="仿宋" w:hAnsi="仿宋"/>
          <w:b/>
          <w:sz w:val="44"/>
          <w:szCs w:val="36"/>
        </w:rPr>
        <w:t xml:space="preserve">  </w:t>
      </w:r>
    </w:p>
    <w:p w:rsidR="00E17EB9" w:rsidRPr="00F16BD8" w:rsidRDefault="00E17EB9" w:rsidP="00F16BD8">
      <w:pPr>
        <w:jc w:val="center"/>
        <w:rPr>
          <w:rFonts w:ascii="仿宋" w:eastAsia="仿宋" w:hAnsi="仿宋"/>
          <w:b/>
          <w:sz w:val="44"/>
          <w:szCs w:val="36"/>
        </w:rPr>
      </w:pPr>
      <w:r w:rsidRPr="00F16BD8">
        <w:rPr>
          <w:rFonts w:ascii="仿宋" w:eastAsia="仿宋" w:hAnsi="仿宋" w:hint="eastAsia"/>
          <w:b/>
          <w:sz w:val="44"/>
          <w:szCs w:val="36"/>
        </w:rPr>
        <w:t>（教师用户）</w:t>
      </w:r>
    </w:p>
    <w:p w:rsidR="00E17EB9" w:rsidRPr="007F2C18" w:rsidRDefault="00E17EB9" w:rsidP="00F16BD8">
      <w:pPr>
        <w:jc w:val="center"/>
        <w:rPr>
          <w:rFonts w:ascii="宋体"/>
          <w:b/>
          <w:sz w:val="36"/>
          <w:szCs w:val="36"/>
        </w:rPr>
      </w:pPr>
    </w:p>
    <w:p w:rsidR="00E17EB9" w:rsidRDefault="00E17EB9" w:rsidP="00F16BD8">
      <w:pPr>
        <w:jc w:val="left"/>
        <w:rPr>
          <w:rFonts w:ascii="宋体"/>
          <w:b/>
          <w:sz w:val="36"/>
          <w:szCs w:val="18"/>
        </w:rPr>
      </w:pPr>
      <w:r w:rsidRPr="00F16BD8">
        <w:rPr>
          <w:rFonts w:ascii="宋体" w:hAnsi="宋体" w:hint="eastAsia"/>
          <w:b/>
          <w:sz w:val="36"/>
          <w:szCs w:val="18"/>
        </w:rPr>
        <w:t>激活账号及登录</w:t>
      </w:r>
    </w:p>
    <w:p w:rsidR="00E17EB9" w:rsidRPr="00BD6FE6" w:rsidRDefault="00E17EB9" w:rsidP="00F16BD8">
      <w:pPr>
        <w:jc w:val="left"/>
        <w:rPr>
          <w:rFonts w:ascii="宋体"/>
          <w:b/>
          <w:sz w:val="44"/>
          <w:szCs w:val="18"/>
        </w:rPr>
      </w:pPr>
    </w:p>
    <w:p w:rsidR="00E17EB9" w:rsidRPr="00BD6FE6" w:rsidRDefault="00E17EB9" w:rsidP="00BD6FE6">
      <w:pPr>
        <w:pStyle w:val="ListParagraph"/>
        <w:numPr>
          <w:ilvl w:val="0"/>
          <w:numId w:val="3"/>
        </w:numPr>
        <w:ind w:firstLineChars="0"/>
        <w:jc w:val="left"/>
        <w:rPr>
          <w:rFonts w:ascii="宋体"/>
          <w:sz w:val="24"/>
          <w:szCs w:val="21"/>
        </w:rPr>
      </w:pPr>
      <w:r w:rsidRPr="00BD6FE6">
        <w:rPr>
          <w:rFonts w:ascii="宋体" w:hAnsi="宋体" w:hint="eastAsia"/>
          <w:sz w:val="24"/>
          <w:szCs w:val="21"/>
        </w:rPr>
        <w:t>进入成都数字学校网站（</w:t>
      </w:r>
      <w:hyperlink r:id="rId7" w:history="1">
        <w:r w:rsidRPr="00BD6FE6">
          <w:rPr>
            <w:rStyle w:val="Hyperlink"/>
            <w:rFonts w:ascii="宋体" w:hAnsi="宋体"/>
            <w:sz w:val="24"/>
            <w:szCs w:val="21"/>
          </w:rPr>
          <w:t>http://cdds.cdedu.com/</w:t>
        </w:r>
      </w:hyperlink>
      <w:r w:rsidRPr="00BD6FE6">
        <w:rPr>
          <w:rFonts w:ascii="宋体" w:hAnsi="宋体" w:hint="eastAsia"/>
          <w:sz w:val="24"/>
          <w:szCs w:val="21"/>
        </w:rPr>
        <w:t>）；</w:t>
      </w:r>
    </w:p>
    <w:p w:rsidR="00E17EB9" w:rsidRPr="00BD6FE6" w:rsidRDefault="00E17EB9" w:rsidP="00F16BD8">
      <w:pPr>
        <w:pStyle w:val="ListParagraph"/>
        <w:ind w:left="420" w:firstLineChars="0" w:firstLine="0"/>
        <w:jc w:val="left"/>
        <w:rPr>
          <w:rFonts w:ascii="宋体"/>
          <w:sz w:val="24"/>
          <w:szCs w:val="21"/>
        </w:rPr>
      </w:pPr>
    </w:p>
    <w:p w:rsidR="00E17EB9" w:rsidRPr="00BD6FE6" w:rsidRDefault="00E17EB9" w:rsidP="00F16BD8">
      <w:pPr>
        <w:rPr>
          <w:sz w:val="24"/>
        </w:rPr>
      </w:pPr>
      <w:r w:rsidRPr="00BD6FE6">
        <w:rPr>
          <w:rFonts w:ascii="宋体" w:hAnsi="宋体" w:hint="eastAsia"/>
          <w:sz w:val="24"/>
          <w:szCs w:val="21"/>
        </w:rPr>
        <w:t>二</w:t>
      </w:r>
      <w:r>
        <w:rPr>
          <w:rFonts w:ascii="宋体" w:hAnsi="宋体" w:hint="eastAsia"/>
          <w:sz w:val="24"/>
          <w:szCs w:val="21"/>
        </w:rPr>
        <w:t>．</w:t>
      </w:r>
      <w:r>
        <w:rPr>
          <w:rFonts w:hint="eastAsia"/>
          <w:sz w:val="24"/>
        </w:rPr>
        <w:t>进入首页之后，先根据自己的身份点选“我是老师”如下图</w:t>
      </w:r>
      <w:r w:rsidRPr="00BD6FE6">
        <w:rPr>
          <w:rFonts w:hint="eastAsia"/>
          <w:sz w:val="24"/>
        </w:rPr>
        <w:t>：</w:t>
      </w:r>
    </w:p>
    <w:p w:rsidR="00E17EB9" w:rsidRPr="00BD6FE6" w:rsidRDefault="00E17EB9" w:rsidP="00F16BD8">
      <w:pPr>
        <w:rPr>
          <w:sz w:val="24"/>
        </w:rPr>
      </w:pPr>
      <w:r w:rsidRPr="002C2E8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3" o:spid="_x0000_i1025" type="#_x0000_t75" style="width:204pt;height:37.5pt;visibility:visible">
            <v:imagedata r:id="rId8" o:title=""/>
          </v:shape>
        </w:pict>
      </w:r>
      <w:r w:rsidRPr="00BD6FE6">
        <w:rPr>
          <w:rFonts w:hint="eastAsia"/>
          <w:sz w:val="24"/>
        </w:rPr>
        <w:t>；</w:t>
      </w:r>
    </w:p>
    <w:p w:rsidR="00E17EB9" w:rsidRPr="00BD6FE6" w:rsidRDefault="00E17EB9" w:rsidP="00F16BD8">
      <w:pPr>
        <w:rPr>
          <w:sz w:val="24"/>
        </w:rPr>
      </w:pPr>
    </w:p>
    <w:p w:rsidR="00E17EB9" w:rsidRPr="00BD6FE6" w:rsidRDefault="00E17EB9" w:rsidP="00F16BD8">
      <w:pPr>
        <w:rPr>
          <w:sz w:val="24"/>
        </w:rPr>
      </w:pPr>
      <w:r w:rsidRPr="00BD6FE6">
        <w:rPr>
          <w:rFonts w:hint="eastAsia"/>
          <w:sz w:val="24"/>
        </w:rPr>
        <w:t>三．若是第一次登录，需要点击“激活”或是“第一次使用”：</w:t>
      </w:r>
    </w:p>
    <w:p w:rsidR="00E17EB9" w:rsidRPr="00BD6FE6" w:rsidRDefault="00E17EB9" w:rsidP="00F16BD8">
      <w:pPr>
        <w:rPr>
          <w:sz w:val="24"/>
        </w:rPr>
      </w:pPr>
      <w:r w:rsidRPr="002C2E8E">
        <w:rPr>
          <w:noProof/>
        </w:rPr>
        <w:pict>
          <v:shape id="图片 4" o:spid="_x0000_i1026" type="#_x0000_t75" style="width:243.75pt;height:393pt;visibility:visible">
            <v:imagedata r:id="rId9" o:title=""/>
          </v:shape>
        </w:pict>
      </w:r>
      <w:r w:rsidRPr="00BD6FE6">
        <w:rPr>
          <w:rFonts w:hint="eastAsia"/>
          <w:sz w:val="24"/>
        </w:rPr>
        <w:t>；</w:t>
      </w:r>
    </w:p>
    <w:p w:rsidR="00E17EB9" w:rsidRPr="00BD6FE6" w:rsidRDefault="00E17EB9" w:rsidP="00F16BD8">
      <w:pPr>
        <w:rPr>
          <w:sz w:val="24"/>
        </w:rPr>
      </w:pPr>
    </w:p>
    <w:p w:rsidR="00E17EB9" w:rsidRPr="00BD6FE6" w:rsidRDefault="00E17EB9" w:rsidP="00F16BD8">
      <w:pPr>
        <w:rPr>
          <w:sz w:val="24"/>
        </w:rPr>
      </w:pPr>
    </w:p>
    <w:p w:rsidR="00E17EB9" w:rsidRDefault="00E17EB9" w:rsidP="00F16BD8">
      <w:pPr>
        <w:rPr>
          <w:sz w:val="24"/>
        </w:rPr>
      </w:pPr>
    </w:p>
    <w:p w:rsidR="00E17EB9" w:rsidRPr="00BD6FE6" w:rsidRDefault="00E17EB9" w:rsidP="00F16BD8">
      <w:pPr>
        <w:rPr>
          <w:sz w:val="24"/>
        </w:rPr>
      </w:pPr>
      <w:r w:rsidRPr="00BD6FE6">
        <w:rPr>
          <w:rFonts w:hint="eastAsia"/>
          <w:sz w:val="24"/>
        </w:rPr>
        <w:t>四．点击“激活”或“第一次使用”跳转到激活页面后，点击“我是老师”，进入以下这个页面（教师</w:t>
      </w:r>
      <w:r w:rsidRPr="00BD6FE6">
        <w:rPr>
          <w:sz w:val="24"/>
        </w:rPr>
        <w:t>ID</w:t>
      </w:r>
      <w:r w:rsidRPr="00BD6FE6">
        <w:rPr>
          <w:rFonts w:hint="eastAsia"/>
          <w:sz w:val="24"/>
        </w:rPr>
        <w:t>号为教育局下发的</w:t>
      </w:r>
      <w:r w:rsidRPr="00BD6FE6">
        <w:rPr>
          <w:sz w:val="24"/>
        </w:rPr>
        <w:t>510</w:t>
      </w:r>
      <w:r w:rsidRPr="00BD6FE6">
        <w:rPr>
          <w:rFonts w:hint="eastAsia"/>
          <w:sz w:val="24"/>
        </w:rPr>
        <w:t>开头的</w:t>
      </w:r>
      <w:r w:rsidRPr="00BD6FE6">
        <w:rPr>
          <w:sz w:val="24"/>
        </w:rPr>
        <w:t>16</w:t>
      </w:r>
      <w:r w:rsidRPr="00BD6FE6">
        <w:rPr>
          <w:rFonts w:hint="eastAsia"/>
          <w:sz w:val="24"/>
        </w:rPr>
        <w:t>位数字，用户名和密码为自定义，可根据框内灰色字的提示信息来设置）：</w:t>
      </w:r>
    </w:p>
    <w:p w:rsidR="00E17EB9" w:rsidRPr="00BD6FE6" w:rsidRDefault="00E17EB9" w:rsidP="00F16BD8">
      <w:pPr>
        <w:rPr>
          <w:sz w:val="24"/>
        </w:rPr>
      </w:pPr>
    </w:p>
    <w:p w:rsidR="00E17EB9" w:rsidRPr="00BD6FE6" w:rsidRDefault="00E17EB9" w:rsidP="00F16BD8">
      <w:pPr>
        <w:rPr>
          <w:rFonts w:ascii="微软雅黑" w:eastAsia="微软雅黑" w:hAnsi="微软雅黑"/>
          <w:sz w:val="24"/>
        </w:rPr>
      </w:pPr>
      <w:r w:rsidRPr="00E912B0">
        <w:rPr>
          <w:rFonts w:ascii="微软雅黑" w:eastAsia="微软雅黑" w:hAnsi="微软雅黑"/>
          <w:noProof/>
          <w:sz w:val="24"/>
        </w:rPr>
        <w:pict>
          <v:shape id="图片 22" o:spid="_x0000_i1027" type="#_x0000_t75" style="width:410.25pt;height:205.5pt;visibility:visible">
            <v:imagedata r:id="rId10" o:title=""/>
          </v:shape>
        </w:pict>
      </w:r>
    </w:p>
    <w:p w:rsidR="00E17EB9" w:rsidRPr="00BD6FE6" w:rsidRDefault="00E17EB9" w:rsidP="00F16BD8">
      <w:pPr>
        <w:rPr>
          <w:rFonts w:ascii="宋体"/>
          <w:noProof/>
          <w:sz w:val="24"/>
        </w:rPr>
      </w:pPr>
    </w:p>
    <w:p w:rsidR="00E17EB9" w:rsidRPr="00BD6FE6" w:rsidRDefault="00E17EB9" w:rsidP="00F16BD8">
      <w:pPr>
        <w:rPr>
          <w:rFonts w:ascii="宋体"/>
          <w:noProof/>
          <w:sz w:val="24"/>
        </w:rPr>
      </w:pPr>
    </w:p>
    <w:p w:rsidR="00E17EB9" w:rsidRDefault="00E17EB9" w:rsidP="00F16BD8">
      <w:pPr>
        <w:rPr>
          <w:rFonts w:ascii="宋体"/>
          <w:noProof/>
          <w:sz w:val="24"/>
        </w:rPr>
      </w:pPr>
      <w:r w:rsidRPr="00BD6FE6">
        <w:rPr>
          <w:rFonts w:ascii="宋体" w:hAnsi="宋体" w:hint="eastAsia"/>
          <w:noProof/>
          <w:sz w:val="24"/>
        </w:rPr>
        <w:t>五．所有信息正确填写完毕后点击“下一步”进入下一个页面，进行手机绑定：</w:t>
      </w:r>
    </w:p>
    <w:p w:rsidR="00E17EB9" w:rsidRPr="00BD6FE6" w:rsidRDefault="00E17EB9" w:rsidP="00F16BD8">
      <w:pPr>
        <w:rPr>
          <w:rFonts w:ascii="宋体"/>
          <w:noProof/>
          <w:sz w:val="24"/>
        </w:rPr>
      </w:pPr>
    </w:p>
    <w:p w:rsidR="00E17EB9" w:rsidRDefault="00E17EB9" w:rsidP="00F16BD8">
      <w:pPr>
        <w:rPr>
          <w:rFonts w:ascii="宋体"/>
        </w:rPr>
      </w:pPr>
      <w:r w:rsidRPr="00E912B0">
        <w:rPr>
          <w:rFonts w:ascii="宋体"/>
          <w:noProof/>
        </w:rPr>
        <w:pict>
          <v:shape id="图片 28" o:spid="_x0000_i1028" type="#_x0000_t75" style="width:410.25pt;height:191.25pt;visibility:visible">
            <v:imagedata r:id="rId11" o:title=""/>
          </v:shape>
        </w:pict>
      </w: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绑定手机号码后，下次登录时不仅可以通过自定义的用户名登录，还可以使用手机号码进行登录，同时还可以通过绑定的手机号码方便地找回密码（此功能即将开通）。</w:t>
      </w: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Default="00E17EB9" w:rsidP="00F16BD8">
      <w:pPr>
        <w:rPr>
          <w:rFonts w:ascii="宋体"/>
        </w:rPr>
      </w:pPr>
    </w:p>
    <w:p w:rsidR="00E17EB9" w:rsidRPr="00F16BD8" w:rsidRDefault="00E17EB9" w:rsidP="00F16BD8">
      <w:pPr>
        <w:rPr>
          <w:rFonts w:ascii="宋体"/>
        </w:rPr>
      </w:pP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六．完成手机绑定后点击“下一步”即可进入下一个页面，可以在此页面进一步完善自己的信息，如果没有自己担任的科目，可以暂时不选择，待系统对科目信息进行进一步完善后再选择：</w:t>
      </w:r>
    </w:p>
    <w:p w:rsidR="00E17EB9" w:rsidRPr="00BD6FE6" w:rsidRDefault="00E17EB9" w:rsidP="00F16BD8">
      <w:pPr>
        <w:rPr>
          <w:rFonts w:ascii="宋体"/>
          <w:sz w:val="24"/>
        </w:rPr>
      </w:pPr>
      <w:r w:rsidRPr="00E912B0">
        <w:rPr>
          <w:rFonts w:ascii="宋体"/>
          <w:noProof/>
          <w:sz w:val="24"/>
        </w:rPr>
        <w:pict>
          <v:shape id="图片 16" o:spid="_x0000_i1029" type="#_x0000_t75" style="width:320.25pt;height:246.75pt;visibility:visible">
            <v:imagedata r:id="rId12" o:title=""/>
          </v:shape>
        </w:pict>
      </w: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个人资料可以选择性填写，点击“确定”或“跳过”后即可完成账号激活！</w:t>
      </w: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Default="00E17EB9" w:rsidP="00F16BD8">
      <w:pPr>
        <w:rPr>
          <w:rFonts w:ascii="宋体"/>
          <w:b/>
          <w:sz w:val="36"/>
        </w:rPr>
      </w:pPr>
      <w:r w:rsidRPr="00F16BD8">
        <w:rPr>
          <w:rFonts w:ascii="宋体" w:hAnsi="宋体" w:hint="eastAsia"/>
          <w:b/>
          <w:sz w:val="36"/>
        </w:rPr>
        <w:t>操作使用</w:t>
      </w:r>
    </w:p>
    <w:p w:rsidR="00E17EB9" w:rsidRPr="00BD6FE6" w:rsidRDefault="00E17EB9" w:rsidP="00F16BD8">
      <w:pPr>
        <w:rPr>
          <w:rFonts w:ascii="宋体"/>
          <w:b/>
          <w:sz w:val="44"/>
        </w:rPr>
      </w:pPr>
    </w:p>
    <w:p w:rsidR="00E17EB9" w:rsidRPr="00BD6FE6" w:rsidRDefault="00E17EB9" w:rsidP="00F16BD8">
      <w:pPr>
        <w:rPr>
          <w:sz w:val="24"/>
        </w:rPr>
      </w:pPr>
      <w:r w:rsidRPr="00BD6FE6">
        <w:rPr>
          <w:rFonts w:hint="eastAsia"/>
          <w:sz w:val="24"/>
        </w:rPr>
        <w:t>教师登录网站可以使用以下内容：班级，课程以及视频。</w:t>
      </w:r>
    </w:p>
    <w:p w:rsidR="00E17EB9" w:rsidRPr="00F16BD8" w:rsidRDefault="00E17EB9" w:rsidP="00F16BD8"/>
    <w:p w:rsidR="00E17EB9" w:rsidRPr="00C97732" w:rsidRDefault="00E17EB9" w:rsidP="00F16BD8">
      <w:pPr>
        <w:rPr>
          <w:b/>
          <w:sz w:val="28"/>
        </w:rPr>
      </w:pPr>
      <w:r w:rsidRPr="00C97732">
        <w:rPr>
          <w:rFonts w:hint="eastAsia"/>
          <w:b/>
          <w:sz w:val="28"/>
        </w:rPr>
        <w:t>班级：</w:t>
      </w:r>
    </w:p>
    <w:p w:rsidR="00E17EB9" w:rsidRPr="00BD6FE6" w:rsidRDefault="00E17EB9" w:rsidP="00F16BD8">
      <w:pPr>
        <w:pStyle w:val="ListParagraph"/>
        <w:numPr>
          <w:ilvl w:val="0"/>
          <w:numId w:val="2"/>
        </w:numPr>
        <w:ind w:firstLineChars="0"/>
        <w:rPr>
          <w:sz w:val="24"/>
        </w:rPr>
      </w:pPr>
      <w:r w:rsidRPr="00BD6FE6">
        <w:rPr>
          <w:rFonts w:hint="eastAsia"/>
          <w:sz w:val="24"/>
        </w:rPr>
        <w:t>创建班级</w:t>
      </w:r>
      <w:r w:rsidRPr="00BD6FE6">
        <w:rPr>
          <w:sz w:val="24"/>
        </w:rPr>
        <w:t>——</w:t>
      </w:r>
    </w:p>
    <w:p w:rsidR="00E17EB9" w:rsidRPr="00BD6FE6" w:rsidRDefault="00E17EB9" w:rsidP="00F16BD8">
      <w:pPr>
        <w:pStyle w:val="ListParagraph"/>
        <w:ind w:left="420" w:firstLineChars="0" w:firstLine="0"/>
        <w:rPr>
          <w:sz w:val="24"/>
        </w:rPr>
      </w:pPr>
      <w:r>
        <w:rPr>
          <w:noProof/>
        </w:rPr>
        <w:pict>
          <v:shape id="图片 7" o:spid="_x0000_s1026" type="#_x0000_t75" style="position:absolute;left:0;text-align:left;margin-left:-19.5pt;margin-top:9.15pt;width:447.35pt;height:201pt;z-index:251657728;visibility:visible">
            <v:imagedata r:id="rId13" o:title=""/>
          </v:shape>
        </w:pict>
      </w: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  <w:r w:rsidRPr="00E912B0">
        <w:rPr>
          <w:rFonts w:ascii="宋体"/>
          <w:noProof/>
          <w:sz w:val="24"/>
        </w:rPr>
        <w:pict>
          <v:shape id="图片 34" o:spid="_x0000_i1030" type="#_x0000_t75" style="width:414pt;height:231pt;visibility:visible">
            <v:imagedata r:id="rId14" o:title=""/>
          </v:shape>
        </w:pict>
      </w: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二．添加学生</w:t>
      </w:r>
      <w:r w:rsidRPr="00BD6FE6">
        <w:rPr>
          <w:rFonts w:ascii="宋体" w:hAnsi="宋体"/>
          <w:sz w:val="24"/>
        </w:rPr>
        <w:t>——</w:t>
      </w:r>
    </w:p>
    <w:p w:rsidR="00E17EB9" w:rsidRPr="00BD6FE6" w:rsidRDefault="00E17EB9" w:rsidP="00F16BD8">
      <w:pPr>
        <w:rPr>
          <w:rFonts w:ascii="宋体"/>
          <w:sz w:val="24"/>
        </w:rPr>
      </w:pPr>
      <w:r w:rsidRPr="00E912B0">
        <w:rPr>
          <w:rFonts w:ascii="宋体"/>
          <w:noProof/>
          <w:sz w:val="24"/>
        </w:rPr>
        <w:pict>
          <v:shape id="图片 13" o:spid="_x0000_i1031" type="#_x0000_t75" style="width:434.25pt;height:172.5pt;visibility:visible">
            <v:imagedata r:id="rId15" o:title=""/>
          </v:shape>
        </w:pict>
      </w: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单个添加：</w:t>
      </w:r>
    </w:p>
    <w:p w:rsidR="00E17EB9" w:rsidRPr="00BD6FE6" w:rsidRDefault="00E17EB9" w:rsidP="00F16BD8">
      <w:pPr>
        <w:rPr>
          <w:rFonts w:ascii="宋体"/>
          <w:sz w:val="24"/>
        </w:rPr>
      </w:pPr>
      <w:r w:rsidRPr="00E912B0">
        <w:rPr>
          <w:rFonts w:ascii="宋体"/>
          <w:noProof/>
          <w:sz w:val="24"/>
        </w:rPr>
        <w:pict>
          <v:shape id="图片 14" o:spid="_x0000_i1032" type="#_x0000_t75" style="width:344.25pt;height:177.75pt;visibility:visible">
            <v:imagedata r:id="rId16" o:title=""/>
          </v:shape>
        </w:pict>
      </w: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批量添加：</w:t>
      </w:r>
    </w:p>
    <w:p w:rsidR="00E17EB9" w:rsidRPr="00BD6FE6" w:rsidRDefault="00E17EB9" w:rsidP="00F16BD8">
      <w:pPr>
        <w:rPr>
          <w:rFonts w:ascii="宋体"/>
          <w:sz w:val="24"/>
        </w:rPr>
      </w:pPr>
      <w:r w:rsidRPr="00E912B0">
        <w:rPr>
          <w:rFonts w:ascii="宋体"/>
          <w:noProof/>
          <w:sz w:val="24"/>
        </w:rPr>
        <w:pict>
          <v:shape id="图片 15" o:spid="_x0000_i1033" type="#_x0000_t75" style="width:401.25pt;height:162.75pt;visibility:visible">
            <v:imagedata r:id="rId17" o:title=""/>
          </v:shape>
        </w:pict>
      </w:r>
    </w:p>
    <w:p w:rsidR="00E17EB9" w:rsidRPr="00BD6FE6" w:rsidRDefault="00E17EB9" w:rsidP="00F16BD8">
      <w:pPr>
        <w:rPr>
          <w:rFonts w:ascii="宋体"/>
          <w:b/>
          <w:sz w:val="24"/>
        </w:rPr>
      </w:pPr>
      <w:r w:rsidRPr="00E912B0">
        <w:rPr>
          <w:rFonts w:ascii="宋体"/>
          <w:b/>
          <w:noProof/>
          <w:sz w:val="24"/>
        </w:rPr>
        <w:pict>
          <v:shape id="_x0000_i1034" type="#_x0000_t75" style="width:211.5pt;height:184.5pt;visibility:visible">
            <v:imagedata r:id="rId18" o:title=""/>
          </v:shape>
        </w:pict>
      </w: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添加学生完毕后，系统即向被添加的学生发出进班邀请，学生在“班级”模块中接受邀请后，正式加入班级。在班级的人员列表中能通过“状态”一列查看学生的进班状态：</w:t>
      </w:r>
    </w:p>
    <w:p w:rsidR="00E17EB9" w:rsidRDefault="00E17EB9" w:rsidP="00F16BD8">
      <w:pPr>
        <w:rPr>
          <w:rFonts w:ascii="宋体"/>
          <w:sz w:val="24"/>
        </w:rPr>
      </w:pPr>
      <w:r w:rsidRPr="00E912B0">
        <w:rPr>
          <w:rFonts w:ascii="宋体"/>
          <w:noProof/>
          <w:sz w:val="24"/>
        </w:rPr>
        <w:pict>
          <v:shape id="图片 1" o:spid="_x0000_i1035" type="#_x0000_t75" style="width:414.75pt;height:102pt;visibility:visible">
            <v:imagedata r:id="rId19" o:title=""/>
          </v:shape>
        </w:pict>
      </w: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三．添加老师</w:t>
      </w:r>
      <w:r w:rsidRPr="00BD6FE6">
        <w:rPr>
          <w:rFonts w:ascii="宋体" w:hAnsi="宋体"/>
          <w:sz w:val="24"/>
        </w:rPr>
        <w:t>——</w:t>
      </w: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除了可以为本班添加学生，还可以添加其他老师成为一个与现实中相应的网上虚拟班级，操作方式同“添加学生”：</w:t>
      </w:r>
    </w:p>
    <w:p w:rsidR="00E17EB9" w:rsidRDefault="00E17EB9" w:rsidP="00F16BD8">
      <w:pPr>
        <w:rPr>
          <w:rFonts w:ascii="宋体"/>
        </w:rPr>
      </w:pPr>
      <w:r w:rsidRPr="00E912B0">
        <w:rPr>
          <w:rFonts w:ascii="宋体"/>
          <w:noProof/>
        </w:rPr>
        <w:pict>
          <v:shape id="图片 2" o:spid="_x0000_i1036" type="#_x0000_t75" style="width:409.5pt;height:87pt;visibility:visible">
            <v:imagedata r:id="rId20" o:title=""/>
          </v:shape>
        </w:pict>
      </w:r>
    </w:p>
    <w:p w:rsidR="00E17EB9" w:rsidRPr="00C97732" w:rsidRDefault="00E17EB9" w:rsidP="00F16BD8">
      <w:pPr>
        <w:rPr>
          <w:rFonts w:ascii="宋体"/>
          <w:b/>
          <w:sz w:val="28"/>
        </w:rPr>
      </w:pPr>
      <w:r w:rsidRPr="00C97732">
        <w:rPr>
          <w:rFonts w:ascii="宋体" w:hAnsi="宋体" w:hint="eastAsia"/>
          <w:b/>
          <w:sz w:val="28"/>
        </w:rPr>
        <w:t>视频：</w:t>
      </w:r>
    </w:p>
    <w:p w:rsidR="00E17EB9" w:rsidRPr="00BD6FE6" w:rsidRDefault="00E17EB9" w:rsidP="00BD6FE6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一．</w:t>
      </w:r>
      <w:r w:rsidRPr="00BD6FE6">
        <w:rPr>
          <w:rFonts w:ascii="宋体" w:hAnsi="宋体" w:hint="eastAsia"/>
          <w:sz w:val="24"/>
        </w:rPr>
        <w:t>创建视频</w:t>
      </w:r>
      <w:r w:rsidRPr="00BD6FE6">
        <w:rPr>
          <w:rFonts w:ascii="宋体" w:hAnsi="宋体"/>
          <w:sz w:val="24"/>
        </w:rPr>
        <w:t>——</w:t>
      </w:r>
    </w:p>
    <w:p w:rsidR="00E17EB9" w:rsidRPr="00BD6FE6" w:rsidRDefault="00E17EB9" w:rsidP="00C97732">
      <w:pPr>
        <w:rPr>
          <w:rFonts w:ascii="宋体"/>
          <w:sz w:val="24"/>
        </w:rPr>
      </w:pPr>
      <w:r>
        <w:rPr>
          <w:noProof/>
        </w:rPr>
        <w:pict>
          <v:shape id="图片 19" o:spid="_x0000_s1027" type="#_x0000_t75" style="position:absolute;left:0;text-align:left;margin-left:-29.25pt;margin-top:13.9pt;width:497.7pt;height:192.2pt;z-index:251656704;visibility:visible">
            <v:imagedata r:id="rId21" o:title=""/>
          </v:shape>
        </w:pict>
      </w: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C97732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填写视频信息：</w:t>
      </w:r>
    </w:p>
    <w:p w:rsidR="00E17EB9" w:rsidRPr="00BD6FE6" w:rsidRDefault="00E17EB9" w:rsidP="00F16BD8">
      <w:pPr>
        <w:rPr>
          <w:rFonts w:ascii="宋体"/>
          <w:sz w:val="24"/>
        </w:rPr>
      </w:pPr>
      <w:r w:rsidRPr="00E912B0">
        <w:rPr>
          <w:rFonts w:ascii="宋体"/>
          <w:noProof/>
          <w:sz w:val="24"/>
        </w:rPr>
        <w:pict>
          <v:shape id="图片 7" o:spid="_x0000_i1037" type="#_x0000_t75" style="width:351.75pt;height:312pt;visibility:visible">
            <v:imagedata r:id="rId22" o:title=""/>
          </v:shape>
        </w:pict>
      </w:r>
    </w:p>
    <w:p w:rsidR="00E17EB9" w:rsidRDefault="00E17EB9" w:rsidP="00F16BD8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上传完毕后，请耐心等候审核结果，审核通过后即可发布；若审核未通过可以继续进行修改，再次提交审核。可以在“我的视频”一栏中观看到自己发布的视频的情况。</w:t>
      </w:r>
    </w:p>
    <w:p w:rsidR="00E17EB9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F16BD8">
      <w:pPr>
        <w:rPr>
          <w:rFonts w:ascii="宋体"/>
          <w:sz w:val="24"/>
        </w:rPr>
      </w:pPr>
    </w:p>
    <w:p w:rsidR="00E17EB9" w:rsidRPr="00BD6FE6" w:rsidRDefault="00E17EB9" w:rsidP="00BD6FE6">
      <w:pPr>
        <w:pStyle w:val="ListParagraph"/>
        <w:ind w:left="420" w:firstLineChars="0" w:firstLine="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二．</w:t>
      </w:r>
      <w:r w:rsidRPr="00BD6FE6">
        <w:rPr>
          <w:rFonts w:ascii="宋体" w:hAnsi="宋体" w:hint="eastAsia"/>
          <w:sz w:val="24"/>
        </w:rPr>
        <w:t>观看视频</w:t>
      </w:r>
      <w:r w:rsidRPr="00BD6FE6">
        <w:rPr>
          <w:rFonts w:ascii="宋体" w:hAnsi="宋体"/>
          <w:sz w:val="24"/>
        </w:rPr>
        <w:t>——</w:t>
      </w:r>
    </w:p>
    <w:p w:rsidR="00E17EB9" w:rsidRPr="00BD6FE6" w:rsidRDefault="00E17EB9" w:rsidP="00BD6FE6">
      <w:pPr>
        <w:rPr>
          <w:rFonts w:ascii="宋体"/>
          <w:sz w:val="24"/>
        </w:rPr>
      </w:pPr>
      <w:r w:rsidRPr="00BD6FE6">
        <w:rPr>
          <w:rFonts w:ascii="宋体" w:hAnsi="宋体" w:hint="eastAsia"/>
          <w:sz w:val="24"/>
        </w:rPr>
        <w:t>点击“更多视频”一栏，可以观看所有发布到“成都数字学校”中的优秀视频。</w:t>
      </w:r>
    </w:p>
    <w:p w:rsidR="00E17EB9" w:rsidRPr="004E2C47" w:rsidRDefault="00E17EB9" w:rsidP="00F16BD8">
      <w:pPr>
        <w:rPr>
          <w:rFonts w:ascii="宋体"/>
        </w:rPr>
      </w:pPr>
      <w:r w:rsidRPr="00E912B0">
        <w:rPr>
          <w:rFonts w:ascii="宋体"/>
          <w:noProof/>
        </w:rPr>
        <w:pict>
          <v:shape id="图片 21" o:spid="_x0000_i1038" type="#_x0000_t75" style="width:407.25pt;height:180pt;visibility:visible">
            <v:imagedata r:id="rId23" o:title=""/>
          </v:shape>
        </w:pict>
      </w:r>
    </w:p>
    <w:p w:rsidR="00E17EB9" w:rsidRDefault="00E17EB9" w:rsidP="00F16BD8">
      <w:pPr>
        <w:rPr>
          <w:rFonts w:ascii="宋体"/>
        </w:rPr>
      </w:pPr>
    </w:p>
    <w:p w:rsidR="00E17EB9" w:rsidRDefault="00E17EB9" w:rsidP="00F16BD8">
      <w:pPr>
        <w:rPr>
          <w:rFonts w:ascii="宋体"/>
        </w:rPr>
      </w:pPr>
    </w:p>
    <w:p w:rsidR="00E17EB9" w:rsidRPr="009A2816" w:rsidRDefault="00E17EB9" w:rsidP="00F16BD8">
      <w:pPr>
        <w:rPr>
          <w:rFonts w:ascii="宋体"/>
        </w:rPr>
      </w:pPr>
    </w:p>
    <w:p w:rsidR="00E17EB9" w:rsidRPr="00C97732" w:rsidRDefault="00E17EB9" w:rsidP="00F16BD8">
      <w:pPr>
        <w:rPr>
          <w:rFonts w:ascii="宋体"/>
          <w:b/>
          <w:sz w:val="28"/>
        </w:rPr>
      </w:pPr>
      <w:r w:rsidRPr="00C97732">
        <w:rPr>
          <w:rFonts w:ascii="宋体" w:hAnsi="宋体" w:hint="eastAsia"/>
          <w:b/>
          <w:sz w:val="28"/>
        </w:rPr>
        <w:t>课程：</w:t>
      </w:r>
    </w:p>
    <w:p w:rsidR="00E17EB9" w:rsidRPr="00BD6FE6" w:rsidRDefault="00E17EB9" w:rsidP="00962365">
      <w:pPr>
        <w:ind w:firstLineChars="200" w:firstLine="31680"/>
        <w:rPr>
          <w:rFonts w:ascii="宋体"/>
        </w:rPr>
      </w:pPr>
      <w:r w:rsidRPr="00BD6FE6">
        <w:rPr>
          <w:rFonts w:ascii="宋体" w:hAnsi="宋体" w:hint="eastAsia"/>
        </w:rPr>
        <w:t>创建课程</w:t>
      </w:r>
      <w:r w:rsidRPr="00BD6FE6">
        <w:rPr>
          <w:rFonts w:ascii="宋体" w:hAnsi="宋体"/>
        </w:rPr>
        <w:t>——</w:t>
      </w:r>
    </w:p>
    <w:p w:rsidR="00E17EB9" w:rsidRPr="00C97732" w:rsidRDefault="00E17EB9" w:rsidP="00C97732">
      <w:pPr>
        <w:pStyle w:val="ListParagraph"/>
        <w:ind w:left="420" w:firstLineChars="0" w:firstLine="0"/>
        <w:rPr>
          <w:rFonts w:ascii="宋体"/>
        </w:rPr>
      </w:pPr>
    </w:p>
    <w:p w:rsidR="00E17EB9" w:rsidRDefault="00E17EB9" w:rsidP="00F16BD8">
      <w:pPr>
        <w:rPr>
          <w:rFonts w:ascii="宋体"/>
        </w:rPr>
      </w:pPr>
      <w:r>
        <w:rPr>
          <w:noProof/>
        </w:rPr>
        <w:pict>
          <v:shape id="图片 10" o:spid="_x0000_s1028" type="#_x0000_t75" style="position:absolute;left:0;text-align:left;margin-left:-33pt;margin-top:7.2pt;width:501.8pt;height:193.5pt;z-index:251658752;visibility:visible">
            <v:imagedata r:id="rId24" o:title=""/>
          </v:shape>
        </w:pict>
      </w:r>
    </w:p>
    <w:p w:rsidR="00E17EB9" w:rsidRDefault="00E17EB9" w:rsidP="00F16BD8">
      <w:pPr>
        <w:rPr>
          <w:rFonts w:ascii="宋体"/>
        </w:rPr>
      </w:pPr>
      <w:r w:rsidRPr="00E912B0">
        <w:rPr>
          <w:rFonts w:ascii="宋体"/>
          <w:noProof/>
        </w:rPr>
        <w:pict>
          <v:shape id="图片 10" o:spid="_x0000_i1039" type="#_x0000_t75" style="width:411pt;height:381pt;visibility:visible">
            <v:imagedata r:id="rId25" o:title=""/>
          </v:shape>
        </w:pict>
      </w:r>
    </w:p>
    <w:p w:rsidR="00E17EB9" w:rsidRPr="009A2816" w:rsidRDefault="00E17EB9" w:rsidP="00F16BD8">
      <w:pPr>
        <w:rPr>
          <w:rFonts w:ascii="宋体"/>
        </w:rPr>
      </w:pPr>
    </w:p>
    <w:p w:rsidR="00E17EB9" w:rsidRPr="00C26214" w:rsidRDefault="00E17EB9">
      <w:pPr>
        <w:rPr>
          <w:color w:val="FF0000"/>
          <w:sz w:val="32"/>
          <w:szCs w:val="32"/>
        </w:rPr>
      </w:pPr>
      <w:r w:rsidRPr="000E383C">
        <w:rPr>
          <w:rFonts w:hint="eastAsia"/>
          <w:color w:val="FF0000"/>
          <w:sz w:val="32"/>
          <w:szCs w:val="32"/>
        </w:rPr>
        <w:t>（注：老师激活</w:t>
      </w:r>
      <w:r w:rsidRPr="000E383C">
        <w:rPr>
          <w:color w:val="FF0000"/>
          <w:sz w:val="32"/>
          <w:szCs w:val="32"/>
        </w:rPr>
        <w:t>ID</w:t>
      </w:r>
      <w:r w:rsidRPr="000E383C">
        <w:rPr>
          <w:rFonts w:hint="eastAsia"/>
          <w:color w:val="FF0000"/>
          <w:sz w:val="32"/>
          <w:szCs w:val="32"/>
        </w:rPr>
        <w:t>账户请使用谷歌浏览器）</w:t>
      </w:r>
      <w:r w:rsidRPr="002C2E8E">
        <w:rPr>
          <w:noProof/>
        </w:rPr>
        <w:pict>
          <v:shape id="图片 6" o:spid="_x0000_i1040" type="#_x0000_t75" style="width:51.75pt;height:66pt;visibility:visible">
            <v:imagedata r:id="rId26" o:title=""/>
          </v:shape>
        </w:pict>
      </w:r>
      <w:bookmarkStart w:id="0" w:name="_GoBack"/>
      <w:bookmarkEnd w:id="0"/>
    </w:p>
    <w:sectPr w:rsidR="00E17EB9" w:rsidRPr="00C26214" w:rsidSect="008E7A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EB9" w:rsidRDefault="00E17EB9" w:rsidP="00F16BD8">
      <w:r>
        <w:separator/>
      </w:r>
    </w:p>
  </w:endnote>
  <w:endnote w:type="continuationSeparator" w:id="0">
    <w:p w:rsidR="00E17EB9" w:rsidRDefault="00E17EB9" w:rsidP="00F16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EB9" w:rsidRDefault="00E17EB9" w:rsidP="00F16BD8">
      <w:r>
        <w:separator/>
      </w:r>
    </w:p>
  </w:footnote>
  <w:footnote w:type="continuationSeparator" w:id="0">
    <w:p w:rsidR="00E17EB9" w:rsidRDefault="00E17EB9" w:rsidP="00F16B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254F3"/>
    <w:multiLevelType w:val="hybridMultilevel"/>
    <w:tmpl w:val="92E276FC"/>
    <w:lvl w:ilvl="0" w:tplc="61D6AF38">
      <w:start w:val="1"/>
      <w:numFmt w:val="japaneseCounting"/>
      <w:lvlText w:val="%1．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91A3309"/>
    <w:multiLevelType w:val="hybridMultilevel"/>
    <w:tmpl w:val="F79CB254"/>
    <w:lvl w:ilvl="0" w:tplc="264CBED8">
      <w:start w:val="1"/>
      <w:numFmt w:val="none"/>
      <w:lvlText w:val="一．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689D1D22"/>
    <w:multiLevelType w:val="hybridMultilevel"/>
    <w:tmpl w:val="D7DEFC04"/>
    <w:lvl w:ilvl="0" w:tplc="264CBED8">
      <w:start w:val="1"/>
      <w:numFmt w:val="japaneseCounting"/>
      <w:lvlText w:val="%1．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BFC"/>
    <w:rsid w:val="000403F1"/>
    <w:rsid w:val="00066CE2"/>
    <w:rsid w:val="000E383C"/>
    <w:rsid w:val="00104BFC"/>
    <w:rsid w:val="00150462"/>
    <w:rsid w:val="00160028"/>
    <w:rsid w:val="002C2E8E"/>
    <w:rsid w:val="00337678"/>
    <w:rsid w:val="00451DCB"/>
    <w:rsid w:val="004E2C47"/>
    <w:rsid w:val="00673FFC"/>
    <w:rsid w:val="007F2C18"/>
    <w:rsid w:val="00813202"/>
    <w:rsid w:val="008E7AF4"/>
    <w:rsid w:val="00962365"/>
    <w:rsid w:val="009A2816"/>
    <w:rsid w:val="00A42D0B"/>
    <w:rsid w:val="00BD6FE6"/>
    <w:rsid w:val="00C26214"/>
    <w:rsid w:val="00C97732"/>
    <w:rsid w:val="00E0199C"/>
    <w:rsid w:val="00E17EB9"/>
    <w:rsid w:val="00E912B0"/>
    <w:rsid w:val="00ED615F"/>
    <w:rsid w:val="00F16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BD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16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16BD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16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16BD8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F16BD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16BD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F16BD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6BD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cdds.cdedu.com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8</Pages>
  <Words>141</Words>
  <Characters>810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成都数字学校激活及使用流程  </dc:title>
  <dc:subject/>
  <dc:creator>李秋霞</dc:creator>
  <cp:keywords/>
  <dc:description/>
  <cp:lastModifiedBy>微软用户</cp:lastModifiedBy>
  <cp:revision>2</cp:revision>
  <dcterms:created xsi:type="dcterms:W3CDTF">2014-03-26T00:21:00Z</dcterms:created>
  <dcterms:modified xsi:type="dcterms:W3CDTF">2014-03-26T00:21:00Z</dcterms:modified>
</cp:coreProperties>
</file>