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83A" w:rsidRPr="00DC4DB8" w:rsidRDefault="0053083A" w:rsidP="001969C9">
      <w:pPr>
        <w:jc w:val="center"/>
        <w:rPr>
          <w:b/>
          <w:sz w:val="32"/>
          <w:szCs w:val="32"/>
        </w:rPr>
      </w:pPr>
      <w:r w:rsidRPr="00DC4DB8">
        <w:rPr>
          <w:rFonts w:hint="eastAsia"/>
          <w:b/>
          <w:sz w:val="32"/>
          <w:szCs w:val="32"/>
        </w:rPr>
        <w:t>棠外附小暑假社会实践活动体验表</w:t>
      </w:r>
    </w:p>
    <w:p w:rsidR="0053083A" w:rsidRPr="00C17FFD" w:rsidRDefault="0053083A" w:rsidP="00834B9A">
      <w:pPr>
        <w:rPr>
          <w:sz w:val="24"/>
        </w:rPr>
      </w:pPr>
      <w:r w:rsidRPr="00C17FFD">
        <w:rPr>
          <w:rFonts w:hint="eastAsia"/>
          <w:sz w:val="24"/>
        </w:rPr>
        <w:t>亲爱的同学：</w:t>
      </w:r>
    </w:p>
    <w:p w:rsidR="0053083A" w:rsidRPr="00C17FFD" w:rsidRDefault="0053083A" w:rsidP="004814E6">
      <w:pPr>
        <w:ind w:firstLineChars="200" w:firstLine="31680"/>
        <w:rPr>
          <w:sz w:val="24"/>
        </w:rPr>
      </w:pPr>
      <w:r>
        <w:rPr>
          <w:rFonts w:hint="eastAsia"/>
          <w:sz w:val="24"/>
        </w:rPr>
        <w:t>读了我们的倡议书，也许</w:t>
      </w:r>
      <w:r w:rsidRPr="00C17FFD">
        <w:rPr>
          <w:rFonts w:hint="eastAsia"/>
          <w:sz w:val="24"/>
        </w:rPr>
        <w:t>你已经有了“变废为宝”的灵感，</w:t>
      </w:r>
      <w:r>
        <w:rPr>
          <w:rFonts w:hint="eastAsia"/>
          <w:sz w:val="24"/>
        </w:rPr>
        <w:t>却苦于</w:t>
      </w:r>
      <w:r w:rsidRPr="00C17FFD">
        <w:rPr>
          <w:rFonts w:hint="eastAsia"/>
          <w:sz w:val="24"/>
        </w:rPr>
        <w:t>找不到材料，在这里我们给你一些提示，你可以用这些材料发挥你的聪明才智，展现你的无限创意，</w:t>
      </w:r>
      <w:r w:rsidRPr="00C17FFD">
        <w:rPr>
          <w:sz w:val="24"/>
        </w:rPr>
        <w:t>come on</w:t>
      </w:r>
      <w:r w:rsidRPr="00C17FFD">
        <w:rPr>
          <w:rFonts w:hint="eastAsia"/>
          <w:sz w:val="24"/>
        </w:rPr>
        <w:t>，</w:t>
      </w:r>
      <w:r w:rsidRPr="00C17FFD">
        <w:rPr>
          <w:sz w:val="24"/>
        </w:rPr>
        <w:t>let’s do it yourself</w:t>
      </w:r>
      <w:r w:rsidRPr="00C17FFD">
        <w:rPr>
          <w:rFonts w:hint="eastAsia"/>
          <w:sz w:val="24"/>
        </w:rPr>
        <w:t>！</w:t>
      </w:r>
    </w:p>
    <w:p w:rsidR="0053083A" w:rsidRPr="00C17FFD" w:rsidRDefault="0053083A" w:rsidP="00000ED4">
      <w:pPr>
        <w:spacing w:line="360" w:lineRule="auto"/>
        <w:rPr>
          <w:sz w:val="24"/>
        </w:rPr>
      </w:pPr>
      <w:r w:rsidRPr="00C17FFD">
        <w:rPr>
          <w:b/>
          <w:sz w:val="24"/>
        </w:rPr>
        <w:t>1.</w:t>
      </w:r>
      <w:r w:rsidRPr="00C17FFD">
        <w:rPr>
          <w:rFonts w:hint="eastAsia"/>
          <w:b/>
          <w:sz w:val="24"/>
        </w:rPr>
        <w:t>包装类：</w:t>
      </w:r>
      <w:r w:rsidRPr="00C17FFD">
        <w:rPr>
          <w:rFonts w:hint="eastAsia"/>
          <w:sz w:val="24"/>
        </w:rPr>
        <w:t>各种食品、物品的包装。如月饼盒、饼干盒、酒盒、鞋盒、牙膏盒、药品盒、塑料盒、化妆品盒、纸巾盒（铁皮、纸制、塑料均可）。</w:t>
      </w:r>
    </w:p>
    <w:p w:rsidR="0053083A" w:rsidRPr="00C17FFD" w:rsidRDefault="0053083A" w:rsidP="00000ED4">
      <w:pPr>
        <w:spacing w:line="360" w:lineRule="auto"/>
        <w:rPr>
          <w:sz w:val="24"/>
        </w:rPr>
      </w:pPr>
      <w:r w:rsidRPr="00C17FFD">
        <w:rPr>
          <w:b/>
          <w:sz w:val="24"/>
        </w:rPr>
        <w:t>2.</w:t>
      </w:r>
      <w:r w:rsidRPr="00C17FFD">
        <w:rPr>
          <w:rFonts w:hint="eastAsia"/>
          <w:b/>
          <w:sz w:val="24"/>
        </w:rPr>
        <w:t>纸制类</w:t>
      </w:r>
      <w:r w:rsidRPr="00C17FFD">
        <w:rPr>
          <w:rFonts w:hint="eastAsia"/>
          <w:sz w:val="24"/>
        </w:rPr>
        <w:t>：旧挂历、台历、报纸、包装带、广告纸、糖果纸等。</w:t>
      </w:r>
    </w:p>
    <w:p w:rsidR="0053083A" w:rsidRPr="00C17FFD" w:rsidRDefault="0053083A" w:rsidP="00000ED4">
      <w:pPr>
        <w:spacing w:line="360" w:lineRule="auto"/>
        <w:rPr>
          <w:sz w:val="24"/>
        </w:rPr>
      </w:pPr>
      <w:r w:rsidRPr="00C17FFD">
        <w:rPr>
          <w:b/>
          <w:sz w:val="24"/>
        </w:rPr>
        <w:t>3.</w:t>
      </w:r>
      <w:r w:rsidRPr="00C17FFD">
        <w:rPr>
          <w:rFonts w:hint="eastAsia"/>
          <w:b/>
          <w:sz w:val="24"/>
        </w:rPr>
        <w:t>瓶罐类：</w:t>
      </w:r>
      <w:r w:rsidRPr="00C17FFD">
        <w:rPr>
          <w:rFonts w:hint="eastAsia"/>
          <w:sz w:val="24"/>
        </w:rPr>
        <w:t>牛奶罐、薯片罐、茶叶罐、各种饮料瓶子、洗发水瓶等。</w:t>
      </w:r>
    </w:p>
    <w:p w:rsidR="0053083A" w:rsidRPr="00C17FFD" w:rsidRDefault="0053083A" w:rsidP="00000ED4">
      <w:pPr>
        <w:spacing w:line="360" w:lineRule="auto"/>
        <w:rPr>
          <w:sz w:val="24"/>
        </w:rPr>
      </w:pPr>
      <w:r w:rsidRPr="00C17FFD">
        <w:rPr>
          <w:b/>
          <w:sz w:val="24"/>
        </w:rPr>
        <w:t>4.</w:t>
      </w:r>
      <w:r w:rsidRPr="00C17FFD">
        <w:rPr>
          <w:rFonts w:hint="eastAsia"/>
          <w:b/>
          <w:sz w:val="24"/>
        </w:rPr>
        <w:t>玩具衣物类：</w:t>
      </w:r>
      <w:r w:rsidRPr="00C17FFD">
        <w:rPr>
          <w:rFonts w:hint="eastAsia"/>
          <w:sz w:val="24"/>
        </w:rPr>
        <w:t>家中不玩的玩具、小时候不穿的漂亮衣服、鞋袜等。</w:t>
      </w:r>
    </w:p>
    <w:p w:rsidR="0053083A" w:rsidRPr="00C17FFD" w:rsidRDefault="0053083A" w:rsidP="00000ED4">
      <w:pPr>
        <w:rPr>
          <w:sz w:val="24"/>
        </w:rPr>
      </w:pPr>
      <w:r w:rsidRPr="00C17FFD">
        <w:rPr>
          <w:b/>
          <w:sz w:val="24"/>
        </w:rPr>
        <w:t>5.</w:t>
      </w:r>
      <w:r w:rsidRPr="00C17FFD">
        <w:rPr>
          <w:rFonts w:hint="eastAsia"/>
          <w:b/>
          <w:sz w:val="24"/>
        </w:rPr>
        <w:t>其它：</w:t>
      </w:r>
      <w:r w:rsidRPr="00C17FFD">
        <w:rPr>
          <w:rFonts w:hint="eastAsia"/>
          <w:sz w:val="24"/>
        </w:rPr>
        <w:t>卷筒纸芯、废旧光盘、各种塑料瓶盖、有漂亮图案的布头、绒线、各种纽扣等。</w:t>
      </w:r>
    </w:p>
    <w:p w:rsidR="0053083A" w:rsidRPr="00C17FFD" w:rsidRDefault="0053083A" w:rsidP="00000ED4">
      <w:pPr>
        <w:spacing w:line="360" w:lineRule="auto"/>
        <w:rPr>
          <w:sz w:val="24"/>
        </w:rPr>
      </w:pPr>
      <w:r w:rsidRPr="00C17FFD">
        <w:rPr>
          <w:rFonts w:hint="eastAsia"/>
          <w:sz w:val="24"/>
        </w:rPr>
        <w:t>要求</w:t>
      </w:r>
      <w:r w:rsidRPr="00C17FFD">
        <w:rPr>
          <w:sz w:val="24"/>
        </w:rPr>
        <w:t>:</w:t>
      </w:r>
    </w:p>
    <w:p w:rsidR="0053083A" w:rsidRPr="00C17FFD" w:rsidRDefault="0053083A" w:rsidP="00000ED4">
      <w:pPr>
        <w:spacing w:line="360" w:lineRule="auto"/>
        <w:rPr>
          <w:sz w:val="24"/>
        </w:rPr>
      </w:pPr>
      <w:r>
        <w:rPr>
          <w:sz w:val="24"/>
        </w:rPr>
        <w:t>1</w:t>
      </w:r>
      <w:r w:rsidRPr="00C17FFD">
        <w:rPr>
          <w:rFonts w:hint="eastAsia"/>
          <w:sz w:val="24"/>
        </w:rPr>
        <w:t>、作品不限大小，可以通过剪、贴、画、拼等多种表现形式，平面的作品或立体作品均可。</w:t>
      </w:r>
    </w:p>
    <w:p w:rsidR="0053083A" w:rsidRPr="00C17FFD" w:rsidRDefault="0053083A" w:rsidP="00000ED4">
      <w:pPr>
        <w:spacing w:line="360" w:lineRule="auto"/>
        <w:rPr>
          <w:sz w:val="24"/>
        </w:rPr>
      </w:pPr>
      <w:r>
        <w:rPr>
          <w:sz w:val="24"/>
        </w:rPr>
        <w:t>2</w:t>
      </w:r>
      <w:r w:rsidRPr="00C17FFD">
        <w:rPr>
          <w:rFonts w:hint="eastAsia"/>
          <w:sz w:val="24"/>
        </w:rPr>
        <w:t>、作品要求构思新颖、富有想象力、创造力，让其发挥全新功能，能向大家展示资源的可循环利用。色调搭配和谐得当、美观。</w:t>
      </w:r>
    </w:p>
    <w:p w:rsidR="0053083A" w:rsidRPr="00C17FFD" w:rsidRDefault="0053083A" w:rsidP="00000ED4">
      <w:pPr>
        <w:spacing w:line="360" w:lineRule="auto"/>
        <w:rPr>
          <w:sz w:val="24"/>
        </w:rPr>
      </w:pPr>
      <w:r>
        <w:rPr>
          <w:sz w:val="24"/>
        </w:rPr>
        <w:t>3</w:t>
      </w:r>
      <w:r w:rsidRPr="00C17FFD">
        <w:rPr>
          <w:rFonts w:hint="eastAsia"/>
          <w:sz w:val="24"/>
        </w:rPr>
        <w:t>、每人</w:t>
      </w:r>
      <w:r w:rsidRPr="00C17FFD">
        <w:rPr>
          <w:sz w:val="24"/>
        </w:rPr>
        <w:t>1</w:t>
      </w:r>
      <w:r w:rsidRPr="00C17FFD">
        <w:rPr>
          <w:rFonts w:hint="eastAsia"/>
          <w:sz w:val="24"/>
        </w:rPr>
        <w:t>件或多件作品，并且要有文字说明（作品的名称、学生姓名），可以请家长一起合作。</w:t>
      </w:r>
    </w:p>
    <w:tbl>
      <w:tblPr>
        <w:tblW w:w="102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0"/>
        <w:gridCol w:w="720"/>
        <w:gridCol w:w="1260"/>
        <w:gridCol w:w="540"/>
        <w:gridCol w:w="1200"/>
        <w:gridCol w:w="1860"/>
        <w:gridCol w:w="1260"/>
        <w:gridCol w:w="2520"/>
      </w:tblGrid>
      <w:tr w:rsidR="0053083A" w:rsidRPr="00C17FFD" w:rsidTr="00DC4DB8">
        <w:trPr>
          <w:trHeight w:val="451"/>
        </w:trPr>
        <w:tc>
          <w:tcPr>
            <w:tcW w:w="900" w:type="dxa"/>
            <w:vAlign w:val="center"/>
          </w:tcPr>
          <w:p w:rsidR="0053083A" w:rsidRPr="00C17FFD" w:rsidRDefault="0053083A" w:rsidP="006E2088">
            <w:pPr>
              <w:jc w:val="center"/>
              <w:rPr>
                <w:sz w:val="24"/>
              </w:rPr>
            </w:pPr>
            <w:r w:rsidRPr="00C17FFD">
              <w:rPr>
                <w:rFonts w:hint="eastAsia"/>
                <w:sz w:val="24"/>
              </w:rPr>
              <w:t>姓</w:t>
            </w:r>
            <w:r w:rsidRPr="00C17FFD">
              <w:rPr>
                <w:sz w:val="24"/>
              </w:rPr>
              <w:t xml:space="preserve"> </w:t>
            </w:r>
            <w:r w:rsidRPr="00C17FFD">
              <w:rPr>
                <w:rFonts w:hint="eastAsia"/>
                <w:sz w:val="24"/>
              </w:rPr>
              <w:t>名</w:t>
            </w:r>
          </w:p>
        </w:tc>
        <w:tc>
          <w:tcPr>
            <w:tcW w:w="2520" w:type="dxa"/>
            <w:gridSpan w:val="3"/>
            <w:vAlign w:val="center"/>
          </w:tcPr>
          <w:p w:rsidR="0053083A" w:rsidRPr="00C17FFD" w:rsidRDefault="0053083A" w:rsidP="00DC4DB8">
            <w:pPr>
              <w:rPr>
                <w:sz w:val="24"/>
              </w:rPr>
            </w:pPr>
          </w:p>
        </w:tc>
        <w:tc>
          <w:tcPr>
            <w:tcW w:w="1200" w:type="dxa"/>
            <w:vAlign w:val="center"/>
          </w:tcPr>
          <w:p w:rsidR="0053083A" w:rsidRPr="00C17FFD" w:rsidRDefault="0053083A" w:rsidP="00DC4DB8">
            <w:pPr>
              <w:rPr>
                <w:sz w:val="24"/>
              </w:rPr>
            </w:pPr>
            <w:r w:rsidRPr="00C17FFD">
              <w:rPr>
                <w:rFonts w:hint="eastAsia"/>
                <w:sz w:val="24"/>
              </w:rPr>
              <w:t>班</w:t>
            </w:r>
            <w:r w:rsidRPr="00C17FFD">
              <w:rPr>
                <w:sz w:val="24"/>
              </w:rPr>
              <w:t xml:space="preserve">  </w:t>
            </w:r>
            <w:r w:rsidRPr="00C17FFD">
              <w:rPr>
                <w:rFonts w:hint="eastAsia"/>
                <w:sz w:val="24"/>
              </w:rPr>
              <w:t>级</w:t>
            </w:r>
          </w:p>
        </w:tc>
        <w:tc>
          <w:tcPr>
            <w:tcW w:w="1860" w:type="dxa"/>
            <w:vAlign w:val="center"/>
          </w:tcPr>
          <w:p w:rsidR="0053083A" w:rsidRPr="00C17FFD" w:rsidRDefault="0053083A" w:rsidP="00DC4DB8">
            <w:pPr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53083A" w:rsidRPr="00C17FFD" w:rsidRDefault="0053083A" w:rsidP="006E2088">
            <w:pPr>
              <w:jc w:val="center"/>
              <w:rPr>
                <w:sz w:val="24"/>
              </w:rPr>
            </w:pPr>
            <w:r w:rsidRPr="00C17FFD">
              <w:rPr>
                <w:rFonts w:hint="eastAsia"/>
                <w:sz w:val="24"/>
              </w:rPr>
              <w:t>家长签名</w:t>
            </w:r>
          </w:p>
        </w:tc>
        <w:tc>
          <w:tcPr>
            <w:tcW w:w="2520" w:type="dxa"/>
            <w:vAlign w:val="center"/>
          </w:tcPr>
          <w:p w:rsidR="0053083A" w:rsidRPr="00C17FFD" w:rsidRDefault="0053083A" w:rsidP="006E2088">
            <w:pPr>
              <w:jc w:val="center"/>
              <w:rPr>
                <w:sz w:val="24"/>
              </w:rPr>
            </w:pPr>
          </w:p>
        </w:tc>
      </w:tr>
      <w:tr w:rsidR="0053083A" w:rsidRPr="00C17FFD" w:rsidTr="00DC4DB8">
        <w:trPr>
          <w:trHeight w:val="924"/>
        </w:trPr>
        <w:tc>
          <w:tcPr>
            <w:tcW w:w="900" w:type="dxa"/>
            <w:vMerge w:val="restart"/>
            <w:vAlign w:val="center"/>
          </w:tcPr>
          <w:p w:rsidR="0053083A" w:rsidRPr="00C17FFD" w:rsidRDefault="0053083A" w:rsidP="006E2088">
            <w:pPr>
              <w:jc w:val="center"/>
              <w:rPr>
                <w:sz w:val="24"/>
              </w:rPr>
            </w:pPr>
            <w:r w:rsidRPr="00C17FFD">
              <w:rPr>
                <w:rFonts w:hint="eastAsia"/>
                <w:sz w:val="24"/>
              </w:rPr>
              <w:t>实践</w:t>
            </w:r>
          </w:p>
          <w:p w:rsidR="0053083A" w:rsidRPr="00C17FFD" w:rsidRDefault="0053083A" w:rsidP="006E2088">
            <w:pPr>
              <w:jc w:val="center"/>
              <w:rPr>
                <w:sz w:val="24"/>
              </w:rPr>
            </w:pPr>
          </w:p>
          <w:p w:rsidR="0053083A" w:rsidRPr="00C17FFD" w:rsidRDefault="0053083A" w:rsidP="006E2088">
            <w:pPr>
              <w:jc w:val="center"/>
              <w:rPr>
                <w:sz w:val="24"/>
              </w:rPr>
            </w:pPr>
            <w:r w:rsidRPr="00C17FFD">
              <w:rPr>
                <w:rFonts w:hint="eastAsia"/>
                <w:sz w:val="24"/>
              </w:rPr>
              <w:t>体验</w:t>
            </w:r>
          </w:p>
          <w:p w:rsidR="0053083A" w:rsidRPr="00C17FFD" w:rsidRDefault="0053083A" w:rsidP="006E2088">
            <w:pPr>
              <w:jc w:val="center"/>
              <w:rPr>
                <w:sz w:val="24"/>
              </w:rPr>
            </w:pPr>
          </w:p>
          <w:p w:rsidR="0053083A" w:rsidRPr="00C17FFD" w:rsidRDefault="0053083A" w:rsidP="006E2088">
            <w:pPr>
              <w:jc w:val="center"/>
              <w:rPr>
                <w:sz w:val="24"/>
              </w:rPr>
            </w:pPr>
            <w:r w:rsidRPr="00C17FFD">
              <w:rPr>
                <w:rFonts w:hint="eastAsia"/>
                <w:sz w:val="24"/>
              </w:rPr>
              <w:t>活动</w:t>
            </w:r>
          </w:p>
          <w:p w:rsidR="0053083A" w:rsidRPr="00C17FFD" w:rsidRDefault="0053083A" w:rsidP="006E2088">
            <w:pPr>
              <w:jc w:val="center"/>
              <w:rPr>
                <w:sz w:val="24"/>
              </w:rPr>
            </w:pPr>
          </w:p>
          <w:p w:rsidR="0053083A" w:rsidRPr="00C17FFD" w:rsidRDefault="0053083A" w:rsidP="006E2088">
            <w:pPr>
              <w:jc w:val="center"/>
              <w:rPr>
                <w:sz w:val="24"/>
              </w:rPr>
            </w:pPr>
            <w:r w:rsidRPr="00C17FFD">
              <w:rPr>
                <w:rFonts w:hint="eastAsia"/>
                <w:sz w:val="24"/>
              </w:rPr>
              <w:t>记载</w:t>
            </w:r>
          </w:p>
        </w:tc>
        <w:tc>
          <w:tcPr>
            <w:tcW w:w="720" w:type="dxa"/>
            <w:vMerge w:val="restart"/>
            <w:vAlign w:val="center"/>
          </w:tcPr>
          <w:p w:rsidR="0053083A" w:rsidRPr="00C17FFD" w:rsidRDefault="0053083A" w:rsidP="0053083A">
            <w:pPr>
              <w:tabs>
                <w:tab w:val="left" w:pos="705"/>
              </w:tabs>
              <w:ind w:left="31680" w:hangingChars="100" w:firstLine="31680"/>
              <w:rPr>
                <w:sz w:val="24"/>
              </w:rPr>
            </w:pPr>
            <w:r w:rsidRPr="00C17FFD">
              <w:rPr>
                <w:rFonts w:hint="eastAsia"/>
                <w:sz w:val="24"/>
              </w:rPr>
              <w:t>变</w:t>
            </w:r>
          </w:p>
          <w:p w:rsidR="0053083A" w:rsidRPr="00C17FFD" w:rsidRDefault="0053083A" w:rsidP="0053083A">
            <w:pPr>
              <w:tabs>
                <w:tab w:val="left" w:pos="705"/>
              </w:tabs>
              <w:ind w:left="31680" w:hangingChars="100" w:firstLine="31680"/>
              <w:rPr>
                <w:sz w:val="24"/>
              </w:rPr>
            </w:pPr>
            <w:r w:rsidRPr="00C17FFD">
              <w:rPr>
                <w:rFonts w:hint="eastAsia"/>
                <w:sz w:val="24"/>
              </w:rPr>
              <w:t>废</w:t>
            </w:r>
          </w:p>
          <w:p w:rsidR="0053083A" w:rsidRPr="00C17FFD" w:rsidRDefault="0053083A" w:rsidP="00DC4DB8">
            <w:pPr>
              <w:tabs>
                <w:tab w:val="left" w:pos="705"/>
              </w:tabs>
              <w:rPr>
                <w:sz w:val="24"/>
              </w:rPr>
            </w:pPr>
            <w:r w:rsidRPr="00C17FFD">
              <w:rPr>
                <w:rFonts w:hint="eastAsia"/>
                <w:sz w:val="24"/>
              </w:rPr>
              <w:t>为</w:t>
            </w:r>
            <w:r w:rsidRPr="00C17FFD">
              <w:rPr>
                <w:sz w:val="24"/>
              </w:rPr>
              <w:t xml:space="preserve">   </w:t>
            </w:r>
            <w:r w:rsidRPr="00C17FFD">
              <w:rPr>
                <w:rFonts w:hint="eastAsia"/>
                <w:sz w:val="24"/>
              </w:rPr>
              <w:t>宝</w:t>
            </w:r>
          </w:p>
          <w:p w:rsidR="0053083A" w:rsidRPr="00C17FFD" w:rsidRDefault="0053083A" w:rsidP="00DC4DB8">
            <w:pPr>
              <w:tabs>
                <w:tab w:val="left" w:pos="705"/>
              </w:tabs>
              <w:rPr>
                <w:sz w:val="24"/>
              </w:rPr>
            </w:pPr>
            <w:r w:rsidRPr="00C17FFD">
              <w:rPr>
                <w:rFonts w:hint="eastAsia"/>
                <w:sz w:val="24"/>
              </w:rPr>
              <w:t>·</w:t>
            </w:r>
          </w:p>
          <w:p w:rsidR="0053083A" w:rsidRPr="00C17FFD" w:rsidRDefault="0053083A" w:rsidP="00DC4DB8">
            <w:pPr>
              <w:tabs>
                <w:tab w:val="left" w:pos="705"/>
              </w:tabs>
              <w:rPr>
                <w:sz w:val="24"/>
              </w:rPr>
            </w:pPr>
            <w:r w:rsidRPr="00C17FFD">
              <w:rPr>
                <w:rFonts w:hint="eastAsia"/>
                <w:sz w:val="24"/>
              </w:rPr>
              <w:t>追</w:t>
            </w:r>
          </w:p>
          <w:p w:rsidR="0053083A" w:rsidRPr="00C17FFD" w:rsidRDefault="0053083A" w:rsidP="00DC4DB8">
            <w:pPr>
              <w:tabs>
                <w:tab w:val="left" w:pos="705"/>
              </w:tabs>
              <w:rPr>
                <w:sz w:val="24"/>
              </w:rPr>
            </w:pPr>
            <w:r w:rsidRPr="00C17FFD">
              <w:rPr>
                <w:rFonts w:hint="eastAsia"/>
                <w:sz w:val="24"/>
              </w:rPr>
              <w:t>逐</w:t>
            </w:r>
          </w:p>
          <w:p w:rsidR="0053083A" w:rsidRPr="00C17FFD" w:rsidRDefault="0053083A" w:rsidP="00DC4DB8">
            <w:pPr>
              <w:tabs>
                <w:tab w:val="left" w:pos="705"/>
              </w:tabs>
              <w:rPr>
                <w:sz w:val="24"/>
              </w:rPr>
            </w:pPr>
            <w:r w:rsidRPr="00C17FFD">
              <w:rPr>
                <w:rFonts w:hint="eastAsia"/>
                <w:sz w:val="24"/>
              </w:rPr>
              <w:t>科</w:t>
            </w:r>
          </w:p>
          <w:p w:rsidR="0053083A" w:rsidRPr="00C17FFD" w:rsidRDefault="0053083A" w:rsidP="00DC4DB8">
            <w:pPr>
              <w:tabs>
                <w:tab w:val="left" w:pos="705"/>
              </w:tabs>
              <w:rPr>
                <w:sz w:val="24"/>
              </w:rPr>
            </w:pPr>
            <w:r w:rsidRPr="00C17FFD">
              <w:rPr>
                <w:rFonts w:hint="eastAsia"/>
                <w:sz w:val="24"/>
              </w:rPr>
              <w:t>学</w:t>
            </w:r>
          </w:p>
          <w:p w:rsidR="0053083A" w:rsidRPr="00C17FFD" w:rsidRDefault="0053083A" w:rsidP="00DC4DB8">
            <w:pPr>
              <w:tabs>
                <w:tab w:val="left" w:pos="705"/>
              </w:tabs>
              <w:rPr>
                <w:sz w:val="24"/>
              </w:rPr>
            </w:pPr>
            <w:r w:rsidRPr="00C17FFD">
              <w:rPr>
                <w:rFonts w:hint="eastAsia"/>
                <w:sz w:val="24"/>
              </w:rPr>
              <w:t>梦</w:t>
            </w:r>
          </w:p>
          <w:p w:rsidR="0053083A" w:rsidRPr="00C17FFD" w:rsidRDefault="0053083A" w:rsidP="00DC4DB8">
            <w:pPr>
              <w:jc w:val="center"/>
              <w:rPr>
                <w:sz w:val="24"/>
              </w:rPr>
            </w:pPr>
          </w:p>
          <w:p w:rsidR="0053083A" w:rsidRPr="00C17FFD" w:rsidRDefault="0053083A" w:rsidP="00DC4DB8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53083A" w:rsidRPr="00C17FFD" w:rsidRDefault="0053083A" w:rsidP="006E2088">
            <w:pPr>
              <w:jc w:val="center"/>
              <w:rPr>
                <w:sz w:val="24"/>
              </w:rPr>
            </w:pPr>
            <w:r w:rsidRPr="00C17FFD">
              <w:rPr>
                <w:rFonts w:hint="eastAsia"/>
                <w:sz w:val="24"/>
              </w:rPr>
              <w:t>材料准备、</w:t>
            </w:r>
          </w:p>
          <w:p w:rsidR="0053083A" w:rsidRPr="00C17FFD" w:rsidRDefault="0053083A" w:rsidP="006E2088">
            <w:pPr>
              <w:jc w:val="center"/>
              <w:rPr>
                <w:sz w:val="24"/>
              </w:rPr>
            </w:pPr>
            <w:r w:rsidRPr="00C17FFD">
              <w:rPr>
                <w:rFonts w:hint="eastAsia"/>
                <w:sz w:val="24"/>
              </w:rPr>
              <w:t>方法构思</w:t>
            </w:r>
          </w:p>
        </w:tc>
        <w:tc>
          <w:tcPr>
            <w:tcW w:w="7380" w:type="dxa"/>
            <w:gridSpan w:val="5"/>
            <w:vAlign w:val="center"/>
          </w:tcPr>
          <w:p w:rsidR="0053083A" w:rsidRPr="00C17FFD" w:rsidRDefault="0053083A" w:rsidP="006E2088">
            <w:pPr>
              <w:jc w:val="center"/>
              <w:rPr>
                <w:sz w:val="24"/>
              </w:rPr>
            </w:pPr>
          </w:p>
        </w:tc>
      </w:tr>
      <w:tr w:rsidR="0053083A" w:rsidRPr="00C17FFD" w:rsidTr="00994EDB">
        <w:trPr>
          <w:trHeight w:val="876"/>
        </w:trPr>
        <w:tc>
          <w:tcPr>
            <w:tcW w:w="900" w:type="dxa"/>
            <w:vMerge/>
            <w:vAlign w:val="center"/>
          </w:tcPr>
          <w:p w:rsidR="0053083A" w:rsidRPr="00C17FFD" w:rsidRDefault="0053083A" w:rsidP="006E2088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vMerge/>
            <w:vAlign w:val="center"/>
          </w:tcPr>
          <w:p w:rsidR="0053083A" w:rsidRPr="00C17FFD" w:rsidRDefault="0053083A" w:rsidP="006E2088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53083A" w:rsidRPr="00C17FFD" w:rsidRDefault="0053083A" w:rsidP="006E2088">
            <w:pPr>
              <w:jc w:val="center"/>
              <w:rPr>
                <w:sz w:val="24"/>
              </w:rPr>
            </w:pPr>
            <w:r w:rsidRPr="00C17FFD">
              <w:rPr>
                <w:rFonts w:hint="eastAsia"/>
                <w:sz w:val="24"/>
              </w:rPr>
              <w:t>创新点</w:t>
            </w:r>
          </w:p>
        </w:tc>
        <w:tc>
          <w:tcPr>
            <w:tcW w:w="7380" w:type="dxa"/>
            <w:gridSpan w:val="5"/>
            <w:vAlign w:val="center"/>
          </w:tcPr>
          <w:p w:rsidR="0053083A" w:rsidRPr="00C17FFD" w:rsidRDefault="0053083A" w:rsidP="00510120">
            <w:pPr>
              <w:jc w:val="center"/>
              <w:rPr>
                <w:sz w:val="24"/>
              </w:rPr>
            </w:pPr>
          </w:p>
        </w:tc>
      </w:tr>
      <w:tr w:rsidR="0053083A" w:rsidRPr="00C17FFD" w:rsidTr="00DC4DB8">
        <w:trPr>
          <w:trHeight w:val="976"/>
        </w:trPr>
        <w:tc>
          <w:tcPr>
            <w:tcW w:w="900" w:type="dxa"/>
            <w:vMerge/>
            <w:vAlign w:val="center"/>
          </w:tcPr>
          <w:p w:rsidR="0053083A" w:rsidRPr="00C17FFD" w:rsidRDefault="0053083A" w:rsidP="006E2088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vMerge/>
          </w:tcPr>
          <w:p w:rsidR="0053083A" w:rsidRPr="00C17FFD" w:rsidRDefault="0053083A" w:rsidP="006E2088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53083A" w:rsidRPr="00C17FFD" w:rsidRDefault="0053083A" w:rsidP="00992F6A">
            <w:pPr>
              <w:jc w:val="center"/>
              <w:rPr>
                <w:sz w:val="24"/>
              </w:rPr>
            </w:pPr>
            <w:r w:rsidRPr="00C17FFD">
              <w:rPr>
                <w:rFonts w:hint="eastAsia"/>
                <w:sz w:val="24"/>
              </w:rPr>
              <w:t>活动过程</w:t>
            </w:r>
          </w:p>
        </w:tc>
        <w:tc>
          <w:tcPr>
            <w:tcW w:w="7380" w:type="dxa"/>
            <w:gridSpan w:val="5"/>
            <w:vAlign w:val="center"/>
          </w:tcPr>
          <w:p w:rsidR="0053083A" w:rsidRPr="00C17FFD" w:rsidRDefault="0053083A" w:rsidP="00510120">
            <w:pPr>
              <w:jc w:val="center"/>
              <w:rPr>
                <w:sz w:val="24"/>
              </w:rPr>
            </w:pPr>
          </w:p>
        </w:tc>
      </w:tr>
      <w:tr w:rsidR="0053083A" w:rsidRPr="00C17FFD" w:rsidTr="004F04A0">
        <w:trPr>
          <w:trHeight w:val="1391"/>
        </w:trPr>
        <w:tc>
          <w:tcPr>
            <w:tcW w:w="900" w:type="dxa"/>
            <w:vMerge/>
            <w:vAlign w:val="center"/>
          </w:tcPr>
          <w:p w:rsidR="0053083A" w:rsidRPr="00C17FFD" w:rsidRDefault="0053083A" w:rsidP="006E2088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vMerge/>
          </w:tcPr>
          <w:p w:rsidR="0053083A" w:rsidRPr="00C17FFD" w:rsidRDefault="0053083A" w:rsidP="006E2088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53083A" w:rsidRPr="00C17FFD" w:rsidRDefault="0053083A" w:rsidP="006E2088">
            <w:pPr>
              <w:jc w:val="center"/>
              <w:rPr>
                <w:sz w:val="24"/>
              </w:rPr>
            </w:pPr>
            <w:r w:rsidRPr="00C17FFD">
              <w:rPr>
                <w:rFonts w:hint="eastAsia"/>
                <w:sz w:val="24"/>
              </w:rPr>
              <w:t>活动体会</w:t>
            </w:r>
          </w:p>
        </w:tc>
        <w:tc>
          <w:tcPr>
            <w:tcW w:w="7380" w:type="dxa"/>
            <w:gridSpan w:val="5"/>
            <w:vAlign w:val="center"/>
          </w:tcPr>
          <w:p w:rsidR="0053083A" w:rsidRPr="00C17FFD" w:rsidRDefault="0053083A" w:rsidP="00510120">
            <w:pPr>
              <w:jc w:val="center"/>
              <w:rPr>
                <w:sz w:val="24"/>
              </w:rPr>
            </w:pPr>
          </w:p>
        </w:tc>
      </w:tr>
      <w:tr w:rsidR="0053083A" w:rsidRPr="00C17FFD" w:rsidTr="00DC4DB8">
        <w:trPr>
          <w:trHeight w:val="1422"/>
        </w:trPr>
        <w:tc>
          <w:tcPr>
            <w:tcW w:w="900" w:type="dxa"/>
            <w:vAlign w:val="center"/>
          </w:tcPr>
          <w:p w:rsidR="0053083A" w:rsidRPr="00C17FFD" w:rsidRDefault="0053083A" w:rsidP="009448A2">
            <w:pPr>
              <w:rPr>
                <w:sz w:val="24"/>
              </w:rPr>
            </w:pPr>
            <w:r w:rsidRPr="00C17FFD">
              <w:rPr>
                <w:rFonts w:hint="eastAsia"/>
                <w:sz w:val="24"/>
              </w:rPr>
              <w:t>家长</w:t>
            </w:r>
          </w:p>
          <w:p w:rsidR="0053083A" w:rsidRPr="00C17FFD" w:rsidRDefault="0053083A" w:rsidP="00510120">
            <w:pPr>
              <w:jc w:val="center"/>
              <w:rPr>
                <w:sz w:val="24"/>
              </w:rPr>
            </w:pPr>
            <w:r w:rsidRPr="00C17FFD">
              <w:rPr>
                <w:rFonts w:hint="eastAsia"/>
                <w:sz w:val="24"/>
              </w:rPr>
              <w:t>鉴定</w:t>
            </w:r>
          </w:p>
        </w:tc>
        <w:tc>
          <w:tcPr>
            <w:tcW w:w="9360" w:type="dxa"/>
            <w:gridSpan w:val="7"/>
          </w:tcPr>
          <w:p w:rsidR="0053083A" w:rsidRPr="00C17FFD" w:rsidRDefault="0053083A" w:rsidP="000C6E91">
            <w:pPr>
              <w:spacing w:line="480" w:lineRule="auto"/>
              <w:rPr>
                <w:sz w:val="24"/>
                <w:u w:val="single"/>
              </w:rPr>
            </w:pPr>
            <w:r w:rsidRPr="00C17FFD">
              <w:rPr>
                <w:rFonts w:hint="eastAsia"/>
                <w:sz w:val="24"/>
              </w:rPr>
              <w:t>孩子的优点与不足：</w:t>
            </w:r>
            <w:r w:rsidRPr="00C17FFD">
              <w:rPr>
                <w:sz w:val="24"/>
                <w:u w:val="single"/>
              </w:rPr>
              <w:t xml:space="preserve">                                                               </w:t>
            </w:r>
          </w:p>
          <w:p w:rsidR="0053083A" w:rsidRPr="00C17FFD" w:rsidRDefault="0053083A" w:rsidP="000C6E91">
            <w:pPr>
              <w:spacing w:line="480" w:lineRule="auto"/>
              <w:rPr>
                <w:sz w:val="24"/>
                <w:u w:val="single"/>
              </w:rPr>
            </w:pPr>
            <w:r w:rsidRPr="00C17FFD">
              <w:rPr>
                <w:sz w:val="24"/>
                <w:u w:val="single"/>
              </w:rPr>
              <w:t xml:space="preserve">                                                                                </w:t>
            </w:r>
          </w:p>
        </w:tc>
      </w:tr>
    </w:tbl>
    <w:p w:rsidR="0053083A" w:rsidRPr="00C17FFD" w:rsidRDefault="0053083A" w:rsidP="0053083A">
      <w:pPr>
        <w:ind w:firstLineChars="200" w:firstLine="31680"/>
        <w:rPr>
          <w:sz w:val="24"/>
        </w:rPr>
      </w:pPr>
      <w:r w:rsidRPr="00C17FFD">
        <w:rPr>
          <w:rFonts w:hint="eastAsia"/>
          <w:sz w:val="24"/>
        </w:rPr>
        <w:t>备注：活动中，同学们可以</w:t>
      </w:r>
      <w:r w:rsidRPr="00C17FFD">
        <w:rPr>
          <w:rFonts w:hint="eastAsia"/>
          <w:color w:val="000000"/>
          <w:sz w:val="24"/>
        </w:rPr>
        <w:t>利用文字、照片或微电影记录下各种活动过程及感受，</w:t>
      </w:r>
      <w:r w:rsidRPr="00C17FFD">
        <w:rPr>
          <w:rFonts w:hint="eastAsia"/>
          <w:sz w:val="24"/>
        </w:rPr>
        <w:t>下学期报到时</w:t>
      </w:r>
      <w:r w:rsidRPr="00C17FFD">
        <w:rPr>
          <w:rFonts w:hint="eastAsia"/>
          <w:b/>
          <w:sz w:val="24"/>
        </w:rPr>
        <w:t>交体验表和你的作品</w:t>
      </w:r>
      <w:r w:rsidRPr="00C17FFD">
        <w:rPr>
          <w:rFonts w:hint="eastAsia"/>
          <w:sz w:val="24"/>
        </w:rPr>
        <w:t>到班主任处，学校将对表现优异的同学给予表彰。</w:t>
      </w:r>
      <w:r w:rsidRPr="00C17FFD">
        <w:rPr>
          <w:sz w:val="24"/>
        </w:rPr>
        <w:t xml:space="preserve"> </w:t>
      </w:r>
    </w:p>
    <w:p w:rsidR="0053083A" w:rsidRDefault="0053083A" w:rsidP="004814E6">
      <w:pPr>
        <w:ind w:firstLineChars="2700" w:firstLine="31680"/>
        <w:rPr>
          <w:sz w:val="24"/>
        </w:rPr>
      </w:pPr>
      <w:r>
        <w:rPr>
          <w:sz w:val="24"/>
        </w:rPr>
        <w:t xml:space="preserve">     </w:t>
      </w:r>
      <w:r>
        <w:rPr>
          <w:rFonts w:hint="eastAsia"/>
          <w:sz w:val="24"/>
        </w:rPr>
        <w:t>棠外附小大队部</w:t>
      </w:r>
    </w:p>
    <w:p w:rsidR="0053083A" w:rsidRPr="00F42800" w:rsidRDefault="0053083A" w:rsidP="007575F4">
      <w:pPr>
        <w:ind w:firstLineChars="2950" w:firstLine="31680"/>
        <w:rPr>
          <w:sz w:val="24"/>
        </w:rPr>
      </w:pPr>
      <w:r w:rsidRPr="001969C9">
        <w:rPr>
          <w:sz w:val="24"/>
        </w:rPr>
        <w:t>201</w:t>
      </w:r>
      <w:r>
        <w:rPr>
          <w:sz w:val="24"/>
        </w:rPr>
        <w:t>5</w:t>
      </w:r>
      <w:r w:rsidRPr="001969C9">
        <w:rPr>
          <w:rFonts w:hint="eastAsia"/>
          <w:sz w:val="24"/>
        </w:rPr>
        <w:t>年</w:t>
      </w:r>
      <w:r>
        <w:rPr>
          <w:sz w:val="24"/>
        </w:rPr>
        <w:t>6</w:t>
      </w:r>
      <w:r w:rsidRPr="001969C9">
        <w:rPr>
          <w:rFonts w:hint="eastAsia"/>
          <w:sz w:val="24"/>
        </w:rPr>
        <w:t>月</w:t>
      </w:r>
      <w:r>
        <w:rPr>
          <w:sz w:val="24"/>
        </w:rPr>
        <w:t>25</w:t>
      </w:r>
      <w:r w:rsidRPr="001969C9">
        <w:rPr>
          <w:rFonts w:hint="eastAsia"/>
          <w:sz w:val="24"/>
        </w:rPr>
        <w:t>日</w:t>
      </w:r>
    </w:p>
    <w:sectPr w:rsidR="0053083A" w:rsidRPr="00F42800" w:rsidSect="00E67CAA">
      <w:pgSz w:w="11906" w:h="16838"/>
      <w:pgMar w:top="1134" w:right="851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083A" w:rsidRDefault="0053083A" w:rsidP="00C67994">
      <w:r>
        <w:separator/>
      </w:r>
    </w:p>
  </w:endnote>
  <w:endnote w:type="continuationSeparator" w:id="0">
    <w:p w:rsidR="0053083A" w:rsidRDefault="0053083A" w:rsidP="00C679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083A" w:rsidRDefault="0053083A" w:rsidP="00C67994">
      <w:r>
        <w:separator/>
      </w:r>
    </w:p>
  </w:footnote>
  <w:footnote w:type="continuationSeparator" w:id="0">
    <w:p w:rsidR="0053083A" w:rsidRDefault="0053083A" w:rsidP="00C679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03B0"/>
    <w:rsid w:val="00000ED4"/>
    <w:rsid w:val="000338A3"/>
    <w:rsid w:val="000557C6"/>
    <w:rsid w:val="000C51A9"/>
    <w:rsid w:val="000C6E91"/>
    <w:rsid w:val="00123EB8"/>
    <w:rsid w:val="00123FF0"/>
    <w:rsid w:val="001969C9"/>
    <w:rsid w:val="001C3DA5"/>
    <w:rsid w:val="00226E6D"/>
    <w:rsid w:val="00231615"/>
    <w:rsid w:val="00237ACC"/>
    <w:rsid w:val="002424FB"/>
    <w:rsid w:val="00246693"/>
    <w:rsid w:val="00262260"/>
    <w:rsid w:val="002A567C"/>
    <w:rsid w:val="002A5BB3"/>
    <w:rsid w:val="002D139D"/>
    <w:rsid w:val="00314537"/>
    <w:rsid w:val="00331019"/>
    <w:rsid w:val="00356CEF"/>
    <w:rsid w:val="0036320C"/>
    <w:rsid w:val="003947C9"/>
    <w:rsid w:val="003A49C0"/>
    <w:rsid w:val="00413374"/>
    <w:rsid w:val="00446C5E"/>
    <w:rsid w:val="004814E6"/>
    <w:rsid w:val="0048373A"/>
    <w:rsid w:val="004A0424"/>
    <w:rsid w:val="004A71B6"/>
    <w:rsid w:val="004D1985"/>
    <w:rsid w:val="004F04A0"/>
    <w:rsid w:val="00503467"/>
    <w:rsid w:val="00510120"/>
    <w:rsid w:val="0053083A"/>
    <w:rsid w:val="00533E9E"/>
    <w:rsid w:val="005503B0"/>
    <w:rsid w:val="00560050"/>
    <w:rsid w:val="00596865"/>
    <w:rsid w:val="006109C6"/>
    <w:rsid w:val="00615147"/>
    <w:rsid w:val="00630F97"/>
    <w:rsid w:val="006459A1"/>
    <w:rsid w:val="00682AC6"/>
    <w:rsid w:val="006926D9"/>
    <w:rsid w:val="006B3AC9"/>
    <w:rsid w:val="006E2088"/>
    <w:rsid w:val="006E48BE"/>
    <w:rsid w:val="006E5481"/>
    <w:rsid w:val="006E5B3D"/>
    <w:rsid w:val="007129F1"/>
    <w:rsid w:val="00716377"/>
    <w:rsid w:val="00755689"/>
    <w:rsid w:val="007575F4"/>
    <w:rsid w:val="00781D3A"/>
    <w:rsid w:val="007901A3"/>
    <w:rsid w:val="007A5638"/>
    <w:rsid w:val="007C3A9D"/>
    <w:rsid w:val="007D7EBE"/>
    <w:rsid w:val="0081708E"/>
    <w:rsid w:val="00834B9A"/>
    <w:rsid w:val="008436BD"/>
    <w:rsid w:val="00862153"/>
    <w:rsid w:val="0088407F"/>
    <w:rsid w:val="008D2BCC"/>
    <w:rsid w:val="008E5065"/>
    <w:rsid w:val="008F1FAC"/>
    <w:rsid w:val="009041B5"/>
    <w:rsid w:val="00934A50"/>
    <w:rsid w:val="009448A2"/>
    <w:rsid w:val="009471FA"/>
    <w:rsid w:val="00992F6A"/>
    <w:rsid w:val="00994EDB"/>
    <w:rsid w:val="009A0EAE"/>
    <w:rsid w:val="009A1D94"/>
    <w:rsid w:val="009C1EE2"/>
    <w:rsid w:val="009C7175"/>
    <w:rsid w:val="00A40DC4"/>
    <w:rsid w:val="00A97FAC"/>
    <w:rsid w:val="00AA267F"/>
    <w:rsid w:val="00AA5AA8"/>
    <w:rsid w:val="00AF106B"/>
    <w:rsid w:val="00B21409"/>
    <w:rsid w:val="00B363F0"/>
    <w:rsid w:val="00B75A39"/>
    <w:rsid w:val="00B76D14"/>
    <w:rsid w:val="00B877A9"/>
    <w:rsid w:val="00B92AB0"/>
    <w:rsid w:val="00B97160"/>
    <w:rsid w:val="00BC1756"/>
    <w:rsid w:val="00BD2A99"/>
    <w:rsid w:val="00C03ECB"/>
    <w:rsid w:val="00C07C1D"/>
    <w:rsid w:val="00C17FFD"/>
    <w:rsid w:val="00C33D46"/>
    <w:rsid w:val="00C67994"/>
    <w:rsid w:val="00C71634"/>
    <w:rsid w:val="00C90840"/>
    <w:rsid w:val="00D41F17"/>
    <w:rsid w:val="00D5219C"/>
    <w:rsid w:val="00D720CB"/>
    <w:rsid w:val="00D8277E"/>
    <w:rsid w:val="00DA2D91"/>
    <w:rsid w:val="00DC4DB8"/>
    <w:rsid w:val="00E06385"/>
    <w:rsid w:val="00E401C3"/>
    <w:rsid w:val="00E44620"/>
    <w:rsid w:val="00E67CAA"/>
    <w:rsid w:val="00EC16B7"/>
    <w:rsid w:val="00ED2D7A"/>
    <w:rsid w:val="00EE7847"/>
    <w:rsid w:val="00F34726"/>
    <w:rsid w:val="00F42800"/>
    <w:rsid w:val="00F51283"/>
    <w:rsid w:val="00FE3E0F"/>
    <w:rsid w:val="00FE4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03B0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34B9A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C679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67994"/>
    <w:rPr>
      <w:rFonts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C679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67994"/>
    <w:rPr>
      <w:rFonts w:cs="Times New Roman"/>
      <w:kern w:val="2"/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rsid w:val="00C67994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locked/>
    <w:rsid w:val="00C67994"/>
    <w:rPr>
      <w:rFonts w:cs="Times New Roman"/>
      <w:kern w:val="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124</Words>
  <Characters>707</Characters>
  <Application>Microsoft Office Outlook</Application>
  <DocSecurity>0</DocSecurity>
  <Lines>0</Lines>
  <Paragraphs>0</Paragraphs>
  <ScaleCrop>false</ScaleCrop>
  <Company>棠湖中学外语实验学校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棠外附小寒假社会实践活动体验表</dc:title>
  <dc:subject/>
  <dc:creator>STUD</dc:creator>
  <cp:keywords/>
  <dc:description/>
  <cp:lastModifiedBy>微软用户</cp:lastModifiedBy>
  <cp:revision>2</cp:revision>
  <cp:lastPrinted>2015-01-22T09:04:00Z</cp:lastPrinted>
  <dcterms:created xsi:type="dcterms:W3CDTF">2015-06-23T10:17:00Z</dcterms:created>
  <dcterms:modified xsi:type="dcterms:W3CDTF">2015-06-23T10:17:00Z</dcterms:modified>
</cp:coreProperties>
</file>